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media/image2.jpg" ContentType="image/png"/>
  <Override PartName="/word/media/image5.jpg" ContentType="image/png"/>
  <Override PartName="/word/media/image26.jpg" ContentType="image/pn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4EF811" w14:textId="332FA2D7" w:rsidR="00D61E8F" w:rsidRPr="0028505F" w:rsidRDefault="00EB65F4" w:rsidP="0028505F">
      <w:pPr>
        <w:pStyle w:val="TitelArbeitsblatt"/>
      </w:pPr>
      <w:r>
        <w:rPr>
          <w:noProof/>
        </w:rPr>
        <w:drawing>
          <wp:anchor distT="0" distB="0" distL="114300" distR="114300" simplePos="0" relativeHeight="251599360" behindDoc="0" locked="0" layoutInCell="1" allowOverlap="1" wp14:anchorId="51DF09DF" wp14:editId="63643C9A">
            <wp:simplePos x="0" y="0"/>
            <wp:positionH relativeFrom="column">
              <wp:posOffset>4199528</wp:posOffset>
            </wp:positionH>
            <wp:positionV relativeFrom="paragraph">
              <wp:posOffset>-245611</wp:posOffset>
            </wp:positionV>
            <wp:extent cx="1542699" cy="598854"/>
            <wp:effectExtent l="0" t="0" r="0" b="0"/>
            <wp:wrapNone/>
            <wp:docPr id="1703694432" name="Grafik 2" descr="Ein Bild, das Fahrzeug, Zeichnung, Landfahrzeug, Rad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694432" name="Grafik 2" descr="Ein Bild, das Fahrzeug, Zeichnung, Landfahrzeug, Rad enthält.&#10;&#10;Automatisch generierte Beschreibu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46539" cy="600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Familie Schröder macht einen Ausflug</w:t>
      </w:r>
      <w:r w:rsidR="00A0189B">
        <w:t xml:space="preserve"> </w:t>
      </w:r>
    </w:p>
    <w:p w14:paraId="001FFE6F" w14:textId="500E878D" w:rsidR="00715C06" w:rsidRPr="00715C06" w:rsidRDefault="004C12BF" w:rsidP="00382053">
      <w:pPr>
        <w:pStyle w:val="berschrift1"/>
        <w:spacing w:after="120"/>
      </w:pPr>
      <w:r>
        <w:t xml:space="preserve">Kannst du den Text flüssig vorlesen? Übe mit einem </w:t>
      </w:r>
      <w:commentRangeStart w:id="0"/>
      <w:r>
        <w:t>Partner</w:t>
      </w:r>
      <w:commentRangeEnd w:id="0"/>
      <w:r w:rsidR="0033489A">
        <w:rPr>
          <w:rStyle w:val="Kommentarzeichen"/>
          <w:rFonts w:eastAsiaTheme="minorEastAsia" w:cstheme="minorBidi"/>
          <w:b w:val="0"/>
          <w:bCs w:val="0"/>
          <w:color w:val="auto"/>
        </w:rPr>
        <w:commentReference w:id="0"/>
      </w:r>
      <w:r>
        <w:t>.</w:t>
      </w:r>
    </w:p>
    <w:p w14:paraId="017C3D03" w14:textId="3E89F5BB" w:rsidR="004C12BF" w:rsidRDefault="00D90E8E" w:rsidP="00EB65F4">
      <w:pPr>
        <w:spacing w:line="360" w:lineRule="auto"/>
      </w:pPr>
      <w:r>
        <w:t>Es</w:t>
      </w:r>
      <w:r w:rsidR="00EB65F4">
        <w:t xml:space="preserve"> ist</w:t>
      </w:r>
      <w:r w:rsidR="00451ACA">
        <w:t xml:space="preserve"> </w:t>
      </w:r>
      <w:r w:rsidR="00451ACA">
        <w:rPr>
          <w:noProof/>
        </w:rPr>
        <w:drawing>
          <wp:inline distT="0" distB="0" distL="0" distR="0" wp14:anchorId="3F5C33E3" wp14:editId="00A2865A">
            <wp:extent cx="450000" cy="450000"/>
            <wp:effectExtent l="0" t="0" r="0" b="0"/>
            <wp:docPr id="1806615695" name="Grafik 5" descr="Ein Bild, das Text, Screenshot, Kreis, Zah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615695" name="Grafik 5" descr="Ein Bild, das Text, Screenshot, Kreis, Zahl enthält.&#10;&#10;Automatisch generierte Beschreibung"/>
                    <pic:cNvPicPr/>
                  </pic:nvPicPr>
                  <pic:blipFill rotWithShape="1">
                    <a:blip r:embed="rId12"/>
                    <a:srcRect l="8986" t="8216" r="10421" b="11190"/>
                    <a:stretch/>
                  </pic:blipFill>
                  <pic:spPr bwMode="auto">
                    <a:xfrm>
                      <a:off x="0" y="0"/>
                      <a:ext cx="450000" cy="45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210E">
        <w:t xml:space="preserve"> </w:t>
      </w:r>
      <w:r w:rsidR="00EB65F4">
        <w:t xml:space="preserve">. Die </w:t>
      </w:r>
      <w:r w:rsidR="006B210E">
        <w:rPr>
          <w:noProof/>
        </w:rPr>
        <w:drawing>
          <wp:inline distT="0" distB="0" distL="0" distR="0" wp14:anchorId="45DEF4E7" wp14:editId="470F8CED">
            <wp:extent cx="685817" cy="450000"/>
            <wp:effectExtent l="0" t="0" r="0" b="0"/>
            <wp:docPr id="1706834429" name="Grafik 7" descr="Ein Bild, das Entwurf, Zeichnung, Lineart, Darstell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834429" name="Grafik 7" descr="Ein Bild, das Entwurf, Zeichnung, Lineart, Darstellung enthält.&#10;&#10;Automatisch generierte Beschreibu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17" cy="4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210E">
        <w:t xml:space="preserve"> </w:t>
      </w:r>
      <w:r w:rsidR="00EB65F4">
        <w:t xml:space="preserve">fährt heute mit dem </w:t>
      </w:r>
      <w:r w:rsidR="00EB65F4">
        <w:rPr>
          <w:noProof/>
        </w:rPr>
        <w:drawing>
          <wp:inline distT="0" distB="0" distL="0" distR="0" wp14:anchorId="54D3D7F4" wp14:editId="4751F68E">
            <wp:extent cx="597000" cy="270000"/>
            <wp:effectExtent l="0" t="0" r="0" b="0"/>
            <wp:docPr id="303984476" name="Grafik 3" descr="Ein Bild, das Fahrzeug, Rad, Landfahrzeug, Auto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984476" name="Grafik 3" descr="Ein Bild, das Fahrzeug, Rad, Landfahrzeug, Auto enthält.&#10;&#10;Automatisch generierte Beschreibung"/>
                    <pic:cNvPicPr/>
                  </pic:nvPicPr>
                  <pic:blipFill rotWithShape="1">
                    <a:blip r:embed="rId14"/>
                    <a:srcRect l="4893" t="-1" r="4551" b="9285"/>
                    <a:stretch/>
                  </pic:blipFill>
                  <pic:spPr bwMode="auto">
                    <a:xfrm flipH="1">
                      <a:off x="0" y="0"/>
                      <a:ext cx="597000" cy="27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B65F4">
        <w:t xml:space="preserve"> nach </w:t>
      </w:r>
      <w:r w:rsidR="00451ACA">
        <w:rPr>
          <w:noProof/>
        </w:rPr>
        <w:drawing>
          <wp:inline distT="0" distB="0" distL="0" distR="0" wp14:anchorId="17C090B7" wp14:editId="631A8AA6">
            <wp:extent cx="812630" cy="450000"/>
            <wp:effectExtent l="0" t="0" r="635" b="0"/>
            <wp:docPr id="214112343" name="Grafik 4" descr="Ein Bild, das Zeichnung, Bild, Boot, Schiff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12343" name="Grafik 4" descr="Ein Bild, das Zeichnung, Bild, Boot, Schiff enthält.&#10;&#10;Automatisch generierte Beschreibung"/>
                    <pic:cNvPicPr/>
                  </pic:nvPicPr>
                  <pic:blipFill rotWithShape="1">
                    <a:blip r:embed="rId15"/>
                    <a:srcRect l="28141" t="32301" b="11577"/>
                    <a:stretch/>
                  </pic:blipFill>
                  <pic:spPr bwMode="auto">
                    <a:xfrm>
                      <a:off x="0" y="0"/>
                      <a:ext cx="812630" cy="45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210E">
        <w:t xml:space="preserve"> </w:t>
      </w:r>
      <w:r w:rsidR="00EB65F4">
        <w:t xml:space="preserve">. </w:t>
      </w:r>
    </w:p>
    <w:p w14:paraId="3FBB881A" w14:textId="7BF6AB33" w:rsidR="004C12BF" w:rsidRDefault="006B210E" w:rsidP="004C12BF">
      <w:pPr>
        <w:spacing w:line="360" w:lineRule="auto"/>
        <w:ind w:right="-715"/>
      </w:pPr>
      <w:r>
        <w:t xml:space="preserve">Sie fährt um </w:t>
      </w:r>
      <w:r>
        <w:rPr>
          <w:noProof/>
        </w:rPr>
        <w:drawing>
          <wp:inline distT="0" distB="0" distL="0" distR="0" wp14:anchorId="5CC395E5" wp14:editId="1875A5A3">
            <wp:extent cx="359914" cy="360000"/>
            <wp:effectExtent l="0" t="0" r="0" b="0"/>
            <wp:docPr id="282225204" name="Grafik 8" descr="Ein Bild, das Uhr, Wanduhr, Quarzuhr, Zei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225204" name="Grafik 8" descr="Ein Bild, das Uhr, Wanduhr, Quarzuhr, Zeit enthält.&#10;&#10;Automatisch generierte Beschreibung"/>
                    <pic:cNvPicPr/>
                  </pic:nvPicPr>
                  <pic:blipFill rotWithShape="1">
                    <a:blip r:embed="rId16"/>
                    <a:srcRect l="3646" t="4619" r="4729" b="3733"/>
                    <a:stretch/>
                  </pic:blipFill>
                  <pic:spPr bwMode="auto">
                    <a:xfrm>
                      <a:off x="0" y="0"/>
                      <a:ext cx="359914" cy="3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los. Die Reise von </w:t>
      </w:r>
      <w:r w:rsidRPr="006B210E">
        <w:rPr>
          <w:noProof/>
        </w:rPr>
        <w:drawing>
          <wp:inline distT="0" distB="0" distL="0" distR="0" wp14:anchorId="00477A34" wp14:editId="2C8991B4">
            <wp:extent cx="437864" cy="504000"/>
            <wp:effectExtent l="0" t="0" r="0" b="4445"/>
            <wp:docPr id="256765644" name="Grafik 1" descr="Ein Bild, das Zeichnung, Entwurf, Handschrift, Carto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765644" name="Grafik 1" descr="Ein Bild, das Zeichnung, Entwurf, Handschrift, Cartoon enthält.&#10;&#10;Automatisch generierte Beschreibung"/>
                    <pic:cNvPicPr/>
                  </pic:nvPicPr>
                  <pic:blipFill rotWithShape="1">
                    <a:blip r:embed="rId17"/>
                    <a:srcRect l="10692" t="9655" r="10575" b="28362"/>
                    <a:stretch/>
                  </pic:blipFill>
                  <pic:spPr bwMode="auto">
                    <a:xfrm>
                      <a:off x="0" y="0"/>
                      <a:ext cx="437864" cy="50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 w:rsidR="004C12BF">
        <w:t xml:space="preserve">nach </w:t>
      </w:r>
      <w:r w:rsidR="004C12BF">
        <w:rPr>
          <w:noProof/>
        </w:rPr>
        <w:drawing>
          <wp:inline distT="0" distB="0" distL="0" distR="0" wp14:anchorId="7C6DAEFF" wp14:editId="00715482">
            <wp:extent cx="715114" cy="396000"/>
            <wp:effectExtent l="0" t="0" r="0" b="0"/>
            <wp:docPr id="1934927832" name="Grafik 1934927832" descr="Ein Bild, das Zeichnung, Bild, Boot, Schiff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12343" name="Grafik 4" descr="Ein Bild, das Zeichnung, Bild, Boot, Schiff enthält.&#10;&#10;Automatisch generierte Beschreibung"/>
                    <pic:cNvPicPr/>
                  </pic:nvPicPr>
                  <pic:blipFill rotWithShape="1">
                    <a:blip r:embed="rId15"/>
                    <a:srcRect l="28141" t="32301" b="11577"/>
                    <a:stretch/>
                  </pic:blipFill>
                  <pic:spPr bwMode="auto">
                    <a:xfrm>
                      <a:off x="0" y="0"/>
                      <a:ext cx="715114" cy="39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C12BF">
        <w:t xml:space="preserve"> dauert ca. </w:t>
      </w:r>
      <w:r w:rsidR="004C12BF">
        <w:rPr>
          <w:noProof/>
        </w:rPr>
        <w:drawing>
          <wp:inline distT="0" distB="0" distL="0" distR="0" wp14:anchorId="43EF0AED" wp14:editId="5E018921">
            <wp:extent cx="786135" cy="396000"/>
            <wp:effectExtent l="0" t="0" r="1270" b="0"/>
            <wp:docPr id="50079667" name="Grafik 10" descr="Ein Bild, das Text, Screenshot, Karte, Schrif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79667" name="Grafik 10" descr="Ein Bild, das Text, Screenshot, Karte, Schrift enthält.&#10;&#10;Automatisch generierte Beschreibung"/>
                    <pic:cNvPicPr/>
                  </pic:nvPicPr>
                  <pic:blipFill rotWithShape="1">
                    <a:blip r:embed="rId18"/>
                    <a:srcRect l="40879" t="32928" r="-1" b="-1"/>
                    <a:stretch/>
                  </pic:blipFill>
                  <pic:spPr bwMode="auto">
                    <a:xfrm>
                      <a:off x="0" y="0"/>
                      <a:ext cx="786135" cy="39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8F7B18" w14:textId="0F3F03DB" w:rsidR="00F46ACC" w:rsidRDefault="00715C06" w:rsidP="00EB65F4">
      <w:pPr>
        <w:spacing w:line="360" w:lineRule="auto"/>
      </w:pPr>
      <w:r>
        <w:t xml:space="preserve">Die </w:t>
      </w:r>
      <w:r>
        <w:rPr>
          <w:noProof/>
        </w:rPr>
        <w:drawing>
          <wp:inline distT="0" distB="0" distL="0" distR="0" wp14:anchorId="7DD692AE" wp14:editId="2BC61ED7">
            <wp:extent cx="685817" cy="450000"/>
            <wp:effectExtent l="0" t="0" r="0" b="0"/>
            <wp:docPr id="1372114049" name="Grafik 1372114049" descr="Ein Bild, das Entwurf, Zeichnung, Lineart, Darstell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834429" name="Grafik 7" descr="Ein Bild, das Entwurf, Zeichnung, Lineart, Darstellung enthält.&#10;&#10;Automatisch generierte Beschreibu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17" cy="4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kommt am </w:t>
      </w:r>
      <w:r>
        <w:rPr>
          <w:noProof/>
        </w:rPr>
        <w:drawing>
          <wp:inline distT="0" distB="0" distL="0" distR="0" wp14:anchorId="3893C4E4" wp14:editId="17F535F9">
            <wp:extent cx="679299" cy="450000"/>
            <wp:effectExtent l="0" t="0" r="0" b="0"/>
            <wp:docPr id="518829111" name="Grafik 12" descr="Ein Bild, das Himmel, draußen, Wanduhr, Uh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829111" name="Grafik 12" descr="Ein Bild, das Himmel, draußen, Wanduhr, Uhr enthält.&#10;&#10;Automatisch generierte Beschreibu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79299" cy="4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an. Natürlich haben </w:t>
      </w:r>
      <w:r w:rsidR="0052653B">
        <w:t xml:space="preserve">fast </w:t>
      </w:r>
      <w:r>
        <w:t xml:space="preserve">alle </w:t>
      </w:r>
      <w:r>
        <w:rPr>
          <w:noProof/>
        </w:rPr>
        <w:drawing>
          <wp:inline distT="0" distB="0" distL="0" distR="0" wp14:anchorId="5A9E8679" wp14:editId="3562EDDF">
            <wp:extent cx="389605" cy="468000"/>
            <wp:effectExtent l="0" t="0" r="4445" b="1905"/>
            <wp:docPr id="827162301" name="Grafik 13" descr="Ein Bild, das Cartoon, Animierter Cartoon, Zeichnung, Darstell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162301" name="Grafik 13" descr="Ein Bild, das Cartoon, Animierter Cartoon, Zeichnung, Darstellung enthält.&#10;&#10;Automatisch generierte Beschreibung"/>
                    <pic:cNvPicPr/>
                  </pic:nvPicPr>
                  <pic:blipFill rotWithShape="1">
                    <a:blip r:embed="rId20"/>
                    <a:srcRect l="10592" t="7378" r="15998" b="4476"/>
                    <a:stretch/>
                  </pic:blipFill>
                  <pic:spPr bwMode="auto">
                    <a:xfrm>
                      <a:off x="0" y="0"/>
                      <a:ext cx="389605" cy="46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und sie </w:t>
      </w:r>
      <w:r w:rsidR="004C0942">
        <w:t>gehen</w:t>
      </w:r>
      <w:r>
        <w:t xml:space="preserve"> sofort </w:t>
      </w:r>
      <w:r w:rsidR="0052653B" w:rsidRPr="0052653B">
        <w:rPr>
          <w:noProof/>
        </w:rPr>
        <w:drawing>
          <wp:inline distT="0" distB="0" distL="0" distR="0" wp14:anchorId="3D18C0D7" wp14:editId="423D0C3A">
            <wp:extent cx="439277" cy="360000"/>
            <wp:effectExtent l="0" t="0" r="5715" b="0"/>
            <wp:docPr id="252051491" name="Grafik 1" descr="Ein Bild, das Clipart, Zeichnung, Animierter Cartoon, Darstell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051491" name="Grafik 1" descr="Ein Bild, das Clipart, Zeichnung, Animierter Cartoon, Darstellung enthält.&#10;&#10;Automatisch generierte Beschreibu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9277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653B">
        <w:t xml:space="preserve"> </w:t>
      </w:r>
      <w:r w:rsidR="004C0942">
        <w:t>.</w:t>
      </w:r>
    </w:p>
    <w:p w14:paraId="18032659" w14:textId="463F37BB" w:rsidR="004C0942" w:rsidRDefault="004C0942" w:rsidP="004C0942">
      <w:pPr>
        <w:pStyle w:val="berschrift1"/>
      </w:pPr>
      <w:r>
        <w:t>Hör die Dialoge zu Aufgabe 7</w:t>
      </w:r>
      <w:r w:rsidR="00930F1F">
        <w:t>/</w:t>
      </w:r>
      <w:proofErr w:type="gramStart"/>
      <w:r w:rsidR="00930F1F">
        <w:t>KB</w:t>
      </w:r>
      <w:proofErr w:type="gramEnd"/>
      <w:r w:rsidR="00930F1F">
        <w:t xml:space="preserve"> Seite 102</w:t>
      </w:r>
      <w:r>
        <w:t xml:space="preserve"> und kreuze </w:t>
      </w:r>
      <w:r w:rsidR="00930F1F">
        <w:t xml:space="preserve">die korrekten Informationen </w:t>
      </w:r>
      <w:r>
        <w:t>an.</w:t>
      </w:r>
    </w:p>
    <w:p w14:paraId="2F01690F" w14:textId="5670AA1F" w:rsidR="004C0942" w:rsidRDefault="004C0942" w:rsidP="00930F1F">
      <w:pPr>
        <w:pStyle w:val="Listenabsatz"/>
        <w:numPr>
          <w:ilvl w:val="0"/>
          <w:numId w:val="1"/>
        </w:numPr>
        <w:spacing w:line="360" w:lineRule="auto"/>
        <w:ind w:left="357" w:hanging="357"/>
      </w:pPr>
      <w:r>
        <w:t xml:space="preserve">Die Familie </w:t>
      </w:r>
      <w:r w:rsidR="0052653B">
        <w:t xml:space="preserve">isst </w:t>
      </w:r>
      <w:r w:rsidR="00F46EDB">
        <w:t xml:space="preserve">       </w:t>
      </w:r>
      <w:r w:rsidR="00F46EDB" w:rsidRPr="00F46EDB">
        <w:rPr>
          <w:rFonts w:ascii="Segoe UI Symbol" w:hAnsi="Segoe UI Symbol"/>
        </w:rPr>
        <w:t xml:space="preserve">☐ </w:t>
      </w:r>
      <w:r w:rsidR="0034388A">
        <w:t>auf dem</w:t>
      </w:r>
      <w:r>
        <w:t xml:space="preserve"> </w:t>
      </w:r>
      <w:r w:rsidR="0052653B">
        <w:rPr>
          <w:noProof/>
        </w:rPr>
        <w:drawing>
          <wp:inline distT="0" distB="0" distL="0" distR="0" wp14:anchorId="66B4266B" wp14:editId="5C3E6C33">
            <wp:extent cx="810000" cy="540000"/>
            <wp:effectExtent l="0" t="0" r="3175" b="6350"/>
            <wp:docPr id="834475152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475152" name="Grafik 14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1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653B">
        <w:t xml:space="preserve"> </w:t>
      </w:r>
      <w:r w:rsidR="00622793">
        <w:t>.</w:t>
      </w:r>
      <w:r w:rsidR="0052653B">
        <w:t xml:space="preserve">         </w:t>
      </w:r>
      <w:r w:rsidR="00F46EDB" w:rsidRPr="00F46EDB">
        <w:rPr>
          <w:rFonts w:ascii="Segoe UI Symbol" w:hAnsi="Segoe UI Symbol"/>
        </w:rPr>
        <w:t xml:space="preserve">☐ </w:t>
      </w:r>
      <w:r w:rsidR="0052653B">
        <w:t>an eine</w:t>
      </w:r>
      <w:r w:rsidR="00F46EDB">
        <w:t>r</w:t>
      </w:r>
      <w:r w:rsidR="0052653B">
        <w:t xml:space="preserve"> </w:t>
      </w:r>
      <w:r w:rsidR="00F46EDB">
        <w:rPr>
          <w:noProof/>
        </w:rPr>
        <w:drawing>
          <wp:inline distT="0" distB="0" distL="0" distR="0" wp14:anchorId="301F78D4" wp14:editId="213DBD58">
            <wp:extent cx="836471" cy="540000"/>
            <wp:effectExtent l="0" t="0" r="1905" b="6350"/>
            <wp:docPr id="1911082795" name="Grafik 16" descr="Ein Bild, das draußen, Gelände, Spielplatz, Spielzeu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082795" name="Grafik 16" descr="Ein Bild, das draußen, Gelände, Spielplatz, Spielzeug enthält.&#10;&#10;Automatisch generierte Beschreibung"/>
                    <pic:cNvPicPr/>
                  </pic:nvPicPr>
                  <pic:blipFill rotWithShape="1">
                    <a:blip r:embed="rId23"/>
                    <a:srcRect l="14083" t="22691" r="17398" b="18253"/>
                    <a:stretch/>
                  </pic:blipFill>
                  <pic:spPr bwMode="auto">
                    <a:xfrm>
                      <a:off x="0" y="0"/>
                      <a:ext cx="836471" cy="5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46EDB">
        <w:t xml:space="preserve"> .</w:t>
      </w:r>
    </w:p>
    <w:p w14:paraId="14DAAD76" w14:textId="4F743FCA" w:rsidR="004C0942" w:rsidRDefault="004C0942" w:rsidP="00930F1F">
      <w:pPr>
        <w:pStyle w:val="Listenabsatz"/>
        <w:numPr>
          <w:ilvl w:val="0"/>
          <w:numId w:val="1"/>
        </w:numPr>
        <w:spacing w:line="360" w:lineRule="auto"/>
        <w:ind w:left="357" w:hanging="357"/>
      </w:pPr>
      <w:r>
        <w:t xml:space="preserve">Herr </w:t>
      </w:r>
      <w:r w:rsidR="000E6BD1" w:rsidRPr="000E6BD1">
        <w:rPr>
          <w:noProof/>
        </w:rPr>
        <w:drawing>
          <wp:inline distT="0" distB="0" distL="0" distR="0" wp14:anchorId="247F06FE" wp14:editId="794696B0">
            <wp:extent cx="177800" cy="444500"/>
            <wp:effectExtent l="0" t="0" r="0" b="0"/>
            <wp:docPr id="32625703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25703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6BD1">
        <w:t xml:space="preserve">  </w:t>
      </w:r>
      <w:r>
        <w:t xml:space="preserve">nimmt </w:t>
      </w:r>
      <w:r w:rsidR="000E6BD1">
        <w:t xml:space="preserve">               </w:t>
      </w:r>
      <w:r w:rsidR="000E6BD1" w:rsidRPr="00F46EDB">
        <w:rPr>
          <w:rFonts w:ascii="Segoe UI Symbol" w:hAnsi="Segoe UI Symbol"/>
        </w:rPr>
        <w:t xml:space="preserve">☐ </w:t>
      </w:r>
      <w:r>
        <w:t>ein</w:t>
      </w:r>
      <w:r w:rsidR="000E6BD1">
        <w:t xml:space="preserve">e </w:t>
      </w:r>
      <w:r w:rsidR="000E6BD1" w:rsidRPr="000E6BD1">
        <w:rPr>
          <w:noProof/>
        </w:rPr>
        <w:drawing>
          <wp:inline distT="0" distB="0" distL="0" distR="0" wp14:anchorId="751DA9C5" wp14:editId="6E44CABE">
            <wp:extent cx="705600" cy="405517"/>
            <wp:effectExtent l="0" t="0" r="5715" b="1270"/>
            <wp:docPr id="411065924" name="Grafik 1" descr="Ein Bild, das Essen, Fastfood, Hotdog, Sandwich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065924" name="Grafik 1" descr="Ein Bild, das Essen, Fastfood, Hotdog, Sandwich enthält.&#10;&#10;Automatisch generierte Beschreibu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29187" cy="419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2793">
        <w:t>.</w:t>
      </w:r>
      <w:r w:rsidR="000E6BD1">
        <w:t xml:space="preserve">           </w:t>
      </w:r>
      <w:r w:rsidR="000E6BD1" w:rsidRPr="00F46EDB">
        <w:rPr>
          <w:rFonts w:ascii="Segoe UI Symbol" w:hAnsi="Segoe UI Symbol"/>
        </w:rPr>
        <w:t xml:space="preserve">☐ </w:t>
      </w:r>
      <w:r w:rsidR="000E6BD1">
        <w:t xml:space="preserve">ein </w:t>
      </w:r>
      <w:r w:rsidR="000E6BD1" w:rsidRPr="000E6BD1">
        <w:rPr>
          <w:noProof/>
        </w:rPr>
        <w:drawing>
          <wp:inline distT="0" distB="0" distL="0" distR="0" wp14:anchorId="4E89F62C" wp14:editId="527D25C2">
            <wp:extent cx="612857" cy="396000"/>
            <wp:effectExtent l="0" t="0" r="0" b="0"/>
            <wp:docPr id="488464601" name="Grafik 1" descr="Ein Bild, das Zeichnung, Darstellung, Clipart, Carto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464601" name="Grafik 1" descr="Ein Bild, das Zeichnung, Darstellung, Clipart, Cartoon enthält.&#10;&#10;Automatisch generierte Beschreibu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857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2793">
        <w:t>.</w:t>
      </w:r>
    </w:p>
    <w:p w14:paraId="16BDF922" w14:textId="687337D8" w:rsidR="000E6BD1" w:rsidRDefault="000E6BD1" w:rsidP="00930F1F">
      <w:pPr>
        <w:pStyle w:val="Listenabsatz"/>
        <w:numPr>
          <w:ilvl w:val="0"/>
          <w:numId w:val="1"/>
        </w:numPr>
        <w:spacing w:line="360" w:lineRule="auto"/>
        <w:ind w:left="357" w:hanging="357"/>
      </w:pPr>
      <w:r>
        <w:t xml:space="preserve">Er trinkt             </w:t>
      </w:r>
      <w:r w:rsidRPr="00F46EDB">
        <w:rPr>
          <w:rFonts w:ascii="Segoe UI Symbol" w:hAnsi="Segoe UI Symbol"/>
        </w:rPr>
        <w:t xml:space="preserve">☐ </w:t>
      </w:r>
      <w:r>
        <w:t xml:space="preserve">eine </w:t>
      </w:r>
      <w:r>
        <w:rPr>
          <w:noProof/>
        </w:rPr>
        <w:drawing>
          <wp:inline distT="0" distB="0" distL="0" distR="0" wp14:anchorId="1D322B4F" wp14:editId="28B43889">
            <wp:extent cx="198000" cy="396000"/>
            <wp:effectExtent l="0" t="0" r="5715" b="0"/>
            <wp:docPr id="1210044398" name="Grafik 20" descr="Ein Bild, das Essen, Wasserflasche, Plastikflasche, Wasser trink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0044398" name="Grafik 20" descr="Ein Bild, das Essen, Wasserflasche, Plastikflasche, Wasser trinken enthält.&#10;&#10;Automatisch generierte Beschreibu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622793">
        <w:t>Mineralwasser.</w:t>
      </w:r>
      <w:r>
        <w:t xml:space="preserve">       </w:t>
      </w:r>
      <w:r w:rsidRPr="00F46EDB">
        <w:rPr>
          <w:rFonts w:ascii="Segoe UI Symbol" w:hAnsi="Segoe UI Symbol"/>
        </w:rPr>
        <w:t xml:space="preserve">☐ </w:t>
      </w:r>
      <w:r>
        <w:t xml:space="preserve">ein </w:t>
      </w:r>
      <w:r>
        <w:rPr>
          <w:noProof/>
        </w:rPr>
        <w:drawing>
          <wp:inline distT="0" distB="0" distL="0" distR="0" wp14:anchorId="3E1006A8" wp14:editId="7ECEEDDF">
            <wp:extent cx="219337" cy="392400"/>
            <wp:effectExtent l="0" t="0" r="0" b="1905"/>
            <wp:docPr id="965827249" name="Grafik 21" descr="Ein Bild, das Behälter, Softdrink, Gla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827249" name="Grafik 21" descr="Ein Bild, das Behälter, Softdrink, Glas enthält.&#10;&#10;Automatisch generierte Beschreibu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19337" cy="39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622793">
        <w:t>Mineralwasser</w:t>
      </w:r>
      <w:r>
        <w:t>.</w:t>
      </w:r>
    </w:p>
    <w:p w14:paraId="77458229" w14:textId="289D2F75" w:rsidR="000E6BD1" w:rsidRDefault="000E6BD1" w:rsidP="00930F1F">
      <w:pPr>
        <w:pStyle w:val="Listenabsatz"/>
        <w:numPr>
          <w:ilvl w:val="0"/>
          <w:numId w:val="1"/>
        </w:numPr>
        <w:spacing w:line="360" w:lineRule="auto"/>
        <w:ind w:left="357" w:hanging="357"/>
      </w:pPr>
      <w:r>
        <w:t xml:space="preserve">Frau  </w:t>
      </w:r>
      <w:r w:rsidRPr="000E6BD1">
        <w:rPr>
          <w:noProof/>
        </w:rPr>
        <w:drawing>
          <wp:inline distT="0" distB="0" distL="0" distR="0" wp14:anchorId="6DB23CE4" wp14:editId="528584F9">
            <wp:extent cx="177800" cy="444500"/>
            <wp:effectExtent l="0" t="0" r="0" b="0"/>
            <wp:docPr id="116654068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540686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nimmt             </w:t>
      </w:r>
      <w:r w:rsidR="00930F1F" w:rsidRPr="00F46EDB">
        <w:rPr>
          <w:rFonts w:ascii="Segoe UI Symbol" w:hAnsi="Segoe UI Symbol"/>
        </w:rPr>
        <w:t xml:space="preserve">☐ </w:t>
      </w:r>
      <w:r>
        <w:t xml:space="preserve">eine </w:t>
      </w:r>
      <w:r w:rsidR="00930F1F" w:rsidRPr="00930F1F">
        <w:rPr>
          <w:noProof/>
        </w:rPr>
        <w:drawing>
          <wp:inline distT="0" distB="0" distL="0" distR="0" wp14:anchorId="0F808D65" wp14:editId="2D46B297">
            <wp:extent cx="555496" cy="360000"/>
            <wp:effectExtent l="0" t="0" r="3810" b="0"/>
            <wp:docPr id="1707326988" name="Grafik 1" descr="Ein Bild, das Clipart, Zeichnung, Entwurf, Darstell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326988" name="Grafik 1" descr="Ein Bild, das Clipart, Zeichnung, Entwurf, Darstellung enthält.&#10;&#10;Automatisch generierte Beschreibu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55496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2793">
        <w:t>.</w:t>
      </w:r>
      <w:r w:rsidR="00930F1F">
        <w:t xml:space="preserve">           </w:t>
      </w:r>
      <w:r w:rsidR="00930F1F" w:rsidRPr="00F46EDB">
        <w:rPr>
          <w:rFonts w:ascii="Segoe UI Symbol" w:hAnsi="Segoe UI Symbol"/>
        </w:rPr>
        <w:t>☐</w:t>
      </w:r>
      <w:r w:rsidR="00930F1F">
        <w:rPr>
          <w:rFonts w:ascii="Segoe UI Symbol" w:hAnsi="Segoe UI Symbol"/>
        </w:rPr>
        <w:t xml:space="preserve"> </w:t>
      </w:r>
      <w:r w:rsidR="00930F1F">
        <w:t xml:space="preserve">einen </w:t>
      </w:r>
      <w:r w:rsidR="00930F1F">
        <w:rPr>
          <w:noProof/>
        </w:rPr>
        <w:drawing>
          <wp:inline distT="0" distB="0" distL="0" distR="0" wp14:anchorId="38280181" wp14:editId="5826CD4B">
            <wp:extent cx="510897" cy="360000"/>
            <wp:effectExtent l="0" t="0" r="0" b="0"/>
            <wp:docPr id="1419927891" name="Grafik 24" descr="Ein Bild, das Salat, Essen, Teller, vegetarisches Ess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927891" name="Grafik 24" descr="Ein Bild, das Salat, Essen, Teller, vegetarisches Essen enthält.&#10;&#10;Automatisch generierte Beschreibu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10897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2793">
        <w:t>.</w:t>
      </w:r>
    </w:p>
    <w:p w14:paraId="2E508043" w14:textId="3A66B5B8" w:rsidR="00930F1F" w:rsidRDefault="00382053" w:rsidP="00930F1F">
      <w:pPr>
        <w:pStyle w:val="Listenabsatz"/>
        <w:numPr>
          <w:ilvl w:val="0"/>
          <w:numId w:val="1"/>
        </w:numPr>
        <w:spacing w:line="360" w:lineRule="auto"/>
        <w:ind w:left="357" w:hanging="357"/>
      </w:pPr>
      <w:r w:rsidRPr="00382053">
        <w:rPr>
          <w:noProof/>
        </w:rPr>
        <w:drawing>
          <wp:inline distT="0" distB="0" distL="0" distR="0" wp14:anchorId="333A7391" wp14:editId="2FCD7F26">
            <wp:extent cx="165100" cy="381000"/>
            <wp:effectExtent l="0" t="0" r="0" b="0"/>
            <wp:docPr id="113489401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894014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651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930F1F">
        <w:t xml:space="preserve">möchte nur     </w:t>
      </w:r>
      <w:r>
        <w:t xml:space="preserve">   </w:t>
      </w:r>
      <w:r w:rsidRPr="00F46EDB">
        <w:rPr>
          <w:rFonts w:ascii="Segoe UI Symbol" w:hAnsi="Segoe UI Symbol"/>
        </w:rPr>
        <w:t xml:space="preserve">☐ </w:t>
      </w:r>
      <w:r>
        <w:t>eine</w:t>
      </w:r>
      <w:r w:rsidR="00930F1F">
        <w:t xml:space="preserve"> </w:t>
      </w:r>
      <w:r w:rsidR="00930F1F">
        <w:rPr>
          <w:noProof/>
        </w:rPr>
        <w:drawing>
          <wp:inline distT="0" distB="0" distL="0" distR="0" wp14:anchorId="3B0973FE" wp14:editId="74B39982">
            <wp:extent cx="140728" cy="432000"/>
            <wp:effectExtent l="0" t="0" r="0" b="0"/>
            <wp:docPr id="1535178682" name="Grafik 26" descr="Ein Bild, das Kohlensäurehaltige Getränke, Flasche, Softdrink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5178682" name="Grafik 26" descr="Ein Bild, das Kohlensäurehaltige Getränke, Flasche, Softdrink enthält.&#10;&#10;Automatisch generierte Beschreibung"/>
                    <pic:cNvPicPr/>
                  </pic:nvPicPr>
                  <pic:blipFill rotWithShape="1">
                    <a:blip r:embed="rId33"/>
                    <a:srcRect l="34449" t="1675" r="35161" b="5034"/>
                    <a:stretch/>
                  </pic:blipFill>
                  <pic:spPr bwMode="auto">
                    <a:xfrm flipH="1">
                      <a:off x="0" y="0"/>
                      <a:ext cx="140728" cy="43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30F1F">
        <w:t xml:space="preserve"> </w:t>
      </w:r>
      <w:r w:rsidR="00622793">
        <w:t>Cola.</w:t>
      </w:r>
      <w:r w:rsidR="00930F1F">
        <w:t xml:space="preserve"> </w:t>
      </w:r>
      <w:r>
        <w:t xml:space="preserve">       </w:t>
      </w:r>
      <w:r w:rsidRPr="00F46EDB">
        <w:rPr>
          <w:rFonts w:ascii="Segoe UI Symbol" w:hAnsi="Segoe UI Symbol"/>
        </w:rPr>
        <w:t xml:space="preserve">☐ </w:t>
      </w:r>
      <w:r>
        <w:t xml:space="preserve">eine </w:t>
      </w:r>
      <w:r w:rsidR="00930F1F">
        <w:rPr>
          <w:noProof/>
        </w:rPr>
        <w:drawing>
          <wp:inline distT="0" distB="0" distL="0" distR="0" wp14:anchorId="6D9F1B14" wp14:editId="0BDEB778">
            <wp:extent cx="309317" cy="432000"/>
            <wp:effectExtent l="0" t="0" r="0" b="0"/>
            <wp:docPr id="298358215" name="Grafik 25" descr="Ein Bild, das Zeichnung, Clipart, Softdrink, Entwurf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358215" name="Grafik 25" descr="Ein Bild, das Zeichnung, Clipart, Softdrink, Entwurf enthält.&#10;&#10;Automatisch generierte Beschreibu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09317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Cola.</w:t>
      </w:r>
    </w:p>
    <w:p w14:paraId="7B40539A" w14:textId="796E299A" w:rsidR="00622793" w:rsidRDefault="00382053" w:rsidP="00EB65F4">
      <w:pPr>
        <w:pStyle w:val="Listenabsatz"/>
        <w:numPr>
          <w:ilvl w:val="0"/>
          <w:numId w:val="1"/>
        </w:numPr>
        <w:spacing w:line="360" w:lineRule="auto"/>
        <w:ind w:left="357" w:hanging="357"/>
      </w:pPr>
      <w:r w:rsidRPr="00382053">
        <w:rPr>
          <w:noProof/>
        </w:rPr>
        <w:drawing>
          <wp:inline distT="0" distB="0" distL="0" distR="0" wp14:anchorId="51E10032" wp14:editId="2E710A62">
            <wp:extent cx="165100" cy="381000"/>
            <wp:effectExtent l="0" t="0" r="0" b="0"/>
            <wp:docPr id="116629097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290972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51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4C0942">
        <w:t xml:space="preserve">möchte ein </w:t>
      </w:r>
      <w:r>
        <w:rPr>
          <w:noProof/>
        </w:rPr>
        <w:drawing>
          <wp:inline distT="0" distB="0" distL="0" distR="0" wp14:anchorId="59E79D59" wp14:editId="4C6C69CF">
            <wp:extent cx="309600" cy="212932"/>
            <wp:effectExtent l="0" t="0" r="0" b="3175"/>
            <wp:docPr id="2112663141" name="Grafik 28" descr="Ein Bild, das Zeichnung, Clipart, Entwurf, Carto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663141" name="Grafik 28" descr="Ein Bild, das Zeichnung, Clipart, Entwurf, Cartoon enthält.&#10;&#10;Automatisch generierte Beschreibu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21959" cy="221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proofErr w:type="gramStart"/>
      <w:r w:rsidR="004C0942">
        <w:t xml:space="preserve">mit </w:t>
      </w:r>
      <w:r>
        <w:t xml:space="preserve"> </w:t>
      </w:r>
      <w:r w:rsidR="00622793" w:rsidRPr="00F46EDB">
        <w:rPr>
          <w:rFonts w:ascii="Segoe UI Symbol" w:hAnsi="Segoe UI Symbol"/>
        </w:rPr>
        <w:t>☐</w:t>
      </w:r>
      <w:proofErr w:type="gramEnd"/>
      <w:r>
        <w:t xml:space="preserve"> </w:t>
      </w:r>
      <w:r w:rsidRPr="00382053">
        <w:rPr>
          <w:noProof/>
        </w:rPr>
        <w:drawing>
          <wp:inline distT="0" distB="0" distL="0" distR="0" wp14:anchorId="34041FDB" wp14:editId="51AEDC35">
            <wp:extent cx="365879" cy="265810"/>
            <wp:effectExtent l="0" t="0" r="2540" b="1270"/>
            <wp:docPr id="1323873363" name="Grafik 1" descr="Ein Bild, das Clipart, Cartoon, Darstell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873363" name="Grafik 1" descr="Ein Bild, das Clipart, Cartoon, Darstellung enthält.&#10;&#10;Automatisch generierte Beschreibu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74370" cy="271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="00622793" w:rsidRPr="00F46EDB">
        <w:rPr>
          <w:rFonts w:ascii="Segoe UI Symbol" w:hAnsi="Segoe UI Symbol"/>
        </w:rPr>
        <w:t>☐</w:t>
      </w:r>
      <w:r>
        <w:t xml:space="preserve"> </w:t>
      </w:r>
      <w:r>
        <w:rPr>
          <w:noProof/>
        </w:rPr>
        <w:drawing>
          <wp:inline distT="0" distB="0" distL="0" distR="0" wp14:anchorId="46EC1161" wp14:editId="2B33052D">
            <wp:extent cx="482400" cy="282927"/>
            <wp:effectExtent l="0" t="0" r="635" b="0"/>
            <wp:docPr id="179601013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01013" name="Grafik 179601013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87600" cy="285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="004C0942">
        <w:t xml:space="preserve">und </w:t>
      </w:r>
      <w:r w:rsidR="0052653B">
        <w:t>ein</w:t>
      </w:r>
      <w:r w:rsidR="00C914B4">
        <w:t xml:space="preserve"> Glas</w:t>
      </w:r>
      <w:r>
        <w:t xml:space="preserve"> </w:t>
      </w:r>
      <w:r w:rsidR="00622793">
        <w:t xml:space="preserve"> </w:t>
      </w:r>
      <w:r w:rsidR="00622793" w:rsidRPr="00622793">
        <w:rPr>
          <w:rFonts w:ascii="Segoe UI Symbol" w:hAnsi="Segoe UI Symbol"/>
        </w:rPr>
        <w:t>☐</w:t>
      </w:r>
      <w:r w:rsidR="00622793">
        <w:t xml:space="preserve"> </w:t>
      </w:r>
      <w:r w:rsidR="00622793">
        <w:rPr>
          <w:noProof/>
        </w:rPr>
        <w:drawing>
          <wp:inline distT="0" distB="0" distL="0" distR="0" wp14:anchorId="4F169C2A" wp14:editId="3171C82E">
            <wp:extent cx="316235" cy="432000"/>
            <wp:effectExtent l="0" t="0" r="1270" b="0"/>
            <wp:docPr id="1229056314" name="Grafik 32" descr="Ein Bild, das Drink, Saft, orange, Trinkgefäß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56314" name="Grafik 32" descr="Ein Bild, das Drink, Saft, orange, Trinkgefäß enthält.&#10;&#10;Automatisch generierte Beschreibu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16235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2793">
        <w:t xml:space="preserve">    </w:t>
      </w:r>
      <w:r w:rsidR="00622793" w:rsidRPr="00622793">
        <w:rPr>
          <w:rFonts w:ascii="Segoe UI Symbol" w:hAnsi="Segoe UI Symbol"/>
        </w:rPr>
        <w:t>☐</w:t>
      </w:r>
      <w:r w:rsidR="00622793">
        <w:t xml:space="preserve"> </w:t>
      </w:r>
      <w:r w:rsidR="00622793" w:rsidRPr="00382053">
        <w:rPr>
          <w:noProof/>
        </w:rPr>
        <w:drawing>
          <wp:inline distT="0" distB="0" distL="0" distR="0" wp14:anchorId="27D55DBA" wp14:editId="3F7963B1">
            <wp:extent cx="385182" cy="432000"/>
            <wp:effectExtent l="0" t="0" r="0" b="0"/>
            <wp:docPr id="1192043614" name="Grafik 1" descr="Ein Bild, das Frucht, Drink, Saft, Softdrink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043614" name="Grafik 1" descr="Ein Bild, das Frucht, Drink, Saft, Softdrink enthält.&#10;&#10;Automatisch generierte Beschreibu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85182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2793">
        <w:t xml:space="preserve"> </w:t>
      </w:r>
      <w:r w:rsidR="0052653B">
        <w:t>.</w:t>
      </w:r>
    </w:p>
    <w:p w14:paraId="62CCFC65" w14:textId="202F2091" w:rsidR="0052653B" w:rsidRDefault="00622793" w:rsidP="00EB65F4">
      <w:pPr>
        <w:pStyle w:val="Listenabsatz"/>
        <w:numPr>
          <w:ilvl w:val="0"/>
          <w:numId w:val="1"/>
        </w:numPr>
        <w:spacing w:line="360" w:lineRule="auto"/>
        <w:ind w:left="357" w:hanging="357"/>
      </w:pPr>
      <w:r>
        <w:t xml:space="preserve">Sie </w:t>
      </w:r>
      <w:r w:rsidR="0052653B">
        <w:t xml:space="preserve">nimmt auch </w:t>
      </w:r>
      <w:r>
        <w:t xml:space="preserve">        </w:t>
      </w:r>
      <w:r w:rsidRPr="00622793">
        <w:rPr>
          <w:rFonts w:ascii="Segoe UI Symbol" w:hAnsi="Segoe UI Symbol"/>
        </w:rPr>
        <w:t>☐</w:t>
      </w:r>
      <w:r>
        <w:t xml:space="preserve"> </w:t>
      </w:r>
      <w:r w:rsidR="0052653B">
        <w:t xml:space="preserve">ein </w:t>
      </w:r>
      <w:proofErr w:type="spellStart"/>
      <w:r w:rsidR="0052653B">
        <w:t>grosses</w:t>
      </w:r>
      <w:proofErr w:type="spellEnd"/>
      <w:r>
        <w:t xml:space="preserve"> </w:t>
      </w:r>
      <w:r>
        <w:rPr>
          <w:noProof/>
        </w:rPr>
        <w:drawing>
          <wp:inline distT="0" distB="0" distL="0" distR="0" wp14:anchorId="55F7BA4C" wp14:editId="1FA97F0D">
            <wp:extent cx="160260" cy="360000"/>
            <wp:effectExtent l="0" t="0" r="5080" b="0"/>
            <wp:docPr id="905420523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420523" name="Grafik 905420523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6026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52653B">
        <w:t>.</w:t>
      </w:r>
      <w:r>
        <w:t xml:space="preserve">          </w:t>
      </w:r>
      <w:r w:rsidRPr="00622793">
        <w:rPr>
          <w:rFonts w:ascii="Segoe UI Symbol" w:hAnsi="Segoe UI Symbol"/>
        </w:rPr>
        <w:t>☐</w:t>
      </w:r>
      <w:r>
        <w:rPr>
          <w:rFonts w:ascii="Segoe UI Symbol" w:hAnsi="Segoe UI Symbol"/>
        </w:rPr>
        <w:t xml:space="preserve"> </w:t>
      </w:r>
      <w:r>
        <w:t xml:space="preserve">eine </w:t>
      </w:r>
      <w:proofErr w:type="spellStart"/>
      <w:r>
        <w:t>grosse</w:t>
      </w:r>
      <w:proofErr w:type="spellEnd"/>
      <w:r>
        <w:t xml:space="preserve"> </w:t>
      </w:r>
      <w:r>
        <w:rPr>
          <w:noProof/>
        </w:rPr>
        <w:drawing>
          <wp:inline distT="0" distB="0" distL="0" distR="0" wp14:anchorId="76BE4ECB" wp14:editId="33759E6D">
            <wp:extent cx="426600" cy="360000"/>
            <wp:effectExtent l="0" t="0" r="5715" b="0"/>
            <wp:docPr id="71950892" name="Grafik 34" descr="Ein Bild, das Essen, Brezel, Snack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50892" name="Grafik 34" descr="Ein Bild, das Essen, Brezel, Snack enthält.&#10;&#10;Automatisch generierte Beschreibu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266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p w14:paraId="0788C4F4" w14:textId="77E9791D" w:rsidR="00382053" w:rsidRDefault="0052653B" w:rsidP="00622793">
      <w:pPr>
        <w:pStyle w:val="Listenabsatz"/>
        <w:numPr>
          <w:ilvl w:val="0"/>
          <w:numId w:val="1"/>
        </w:numPr>
        <w:spacing w:line="360" w:lineRule="auto"/>
        <w:ind w:left="357" w:hanging="357"/>
      </w:pPr>
      <w:r>
        <w:t xml:space="preserve">Alles zusammen kostet </w:t>
      </w:r>
      <w:r w:rsidR="00622793">
        <w:t xml:space="preserve">          </w:t>
      </w:r>
      <w:r w:rsidR="00622793" w:rsidRPr="00622793">
        <w:rPr>
          <w:rFonts w:ascii="Segoe UI Symbol" w:hAnsi="Segoe UI Symbol"/>
        </w:rPr>
        <w:t>☐</w:t>
      </w:r>
      <w:r w:rsidR="00622793">
        <w:t xml:space="preserve"> 32 Euro.            </w:t>
      </w:r>
      <w:r w:rsidR="00622793" w:rsidRPr="00622793">
        <w:rPr>
          <w:rFonts w:ascii="Segoe UI Symbol" w:hAnsi="Segoe UI Symbol"/>
        </w:rPr>
        <w:t>☐</w:t>
      </w:r>
      <w:r w:rsidR="00622793">
        <w:t xml:space="preserve"> </w:t>
      </w:r>
      <w:r>
        <w:t>23 Euro.</w:t>
      </w:r>
      <w:r w:rsidR="000E6BD1" w:rsidRPr="000E6BD1">
        <w:rPr>
          <w:noProof/>
        </w:rPr>
        <w:t xml:space="preserve"> </w:t>
      </w:r>
      <w:r w:rsidR="00382053">
        <w:rPr>
          <w:noProof/>
        </w:rPr>
        <w:br w:type="page"/>
      </w:r>
    </w:p>
    <w:p w14:paraId="713DF706" w14:textId="527FE94A" w:rsidR="00C914B4" w:rsidRPr="0028505F" w:rsidRDefault="00C914B4" w:rsidP="00C914B4">
      <w:pPr>
        <w:pStyle w:val="TitelArbeitsblatt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7AE2633F" wp14:editId="5A065C79">
            <wp:simplePos x="0" y="0"/>
            <wp:positionH relativeFrom="column">
              <wp:posOffset>4199528</wp:posOffset>
            </wp:positionH>
            <wp:positionV relativeFrom="paragraph">
              <wp:posOffset>-245611</wp:posOffset>
            </wp:positionV>
            <wp:extent cx="1542699" cy="598854"/>
            <wp:effectExtent l="0" t="0" r="0" b="0"/>
            <wp:wrapNone/>
            <wp:docPr id="1471368971" name="Grafik 1471368971" descr="Ein Bild, das Fahrzeug, Zeichnung, Landfahrzeug, Rad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694432" name="Grafik 2" descr="Ein Bild, das Fahrzeug, Zeichnung, Landfahrzeug, Rad enthält.&#10;&#10;Automatisch generierte Beschreibu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46539" cy="600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Familie </w:t>
      </w:r>
      <w:proofErr w:type="gramStart"/>
      <w:r>
        <w:t xml:space="preserve">Schröder </w:t>
      </w:r>
      <w:r>
        <w:t xml:space="preserve"> -</w:t>
      </w:r>
      <w:proofErr w:type="gramEnd"/>
      <w:r>
        <w:t xml:space="preserve"> Lösung</w:t>
      </w:r>
      <w:r>
        <w:t xml:space="preserve"> </w:t>
      </w:r>
    </w:p>
    <w:p w14:paraId="713A868E" w14:textId="77777777" w:rsidR="00C914B4" w:rsidRPr="00715C06" w:rsidRDefault="00C914B4" w:rsidP="00C914B4">
      <w:pPr>
        <w:pStyle w:val="berschrift1"/>
        <w:spacing w:after="120"/>
      </w:pPr>
      <w:r>
        <w:t>Kannst du den Text flüssig vorlesen? Übe mit einem Partner.</w:t>
      </w:r>
    </w:p>
    <w:p w14:paraId="6D48ECA5" w14:textId="127EC45C" w:rsidR="00C914B4" w:rsidRDefault="00D90E8E" w:rsidP="00C914B4">
      <w:pPr>
        <w:spacing w:line="360" w:lineRule="auto"/>
      </w:pPr>
      <w:r>
        <w:t>Es</w:t>
      </w:r>
      <w:r w:rsidR="00C914B4">
        <w:t xml:space="preserve"> ist </w:t>
      </w:r>
      <w:r w:rsidR="00C914B4">
        <w:rPr>
          <w:noProof/>
        </w:rPr>
        <w:drawing>
          <wp:inline distT="0" distB="0" distL="0" distR="0" wp14:anchorId="41168013" wp14:editId="6EA5C0D6">
            <wp:extent cx="269580" cy="269580"/>
            <wp:effectExtent l="0" t="0" r="0" b="0"/>
            <wp:docPr id="1490539273" name="Grafik 1490539273" descr="Ein Bild, das Text, Screenshot, Kreis, Zah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615695" name="Grafik 5" descr="Ein Bild, das Text, Screenshot, Kreis, Zahl enthält.&#10;&#10;Automatisch generierte Beschreibung"/>
                    <pic:cNvPicPr/>
                  </pic:nvPicPr>
                  <pic:blipFill rotWithShape="1">
                    <a:blip r:embed="rId12"/>
                    <a:srcRect l="8986" t="8216" r="10421" b="11190"/>
                    <a:stretch/>
                  </pic:blipFill>
                  <pic:spPr bwMode="auto">
                    <a:xfrm>
                      <a:off x="0" y="0"/>
                      <a:ext cx="277226" cy="2772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914B4">
        <w:t xml:space="preserve"> </w:t>
      </w:r>
      <w:r w:rsidR="00C82764">
        <w:t>SAMSTAG, DER ACHTE JULI</w:t>
      </w:r>
      <w:r w:rsidR="00C914B4">
        <w:t xml:space="preserve">. Die </w:t>
      </w:r>
      <w:r w:rsidR="00C914B4">
        <w:rPr>
          <w:noProof/>
        </w:rPr>
        <w:drawing>
          <wp:inline distT="0" distB="0" distL="0" distR="0" wp14:anchorId="795FAC9E" wp14:editId="61F1DD6D">
            <wp:extent cx="411490" cy="270000"/>
            <wp:effectExtent l="0" t="0" r="0" b="0"/>
            <wp:docPr id="754217763" name="Grafik 754217763" descr="Ein Bild, das Entwurf, Zeichnung, Lineart, Darstell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834429" name="Grafik 7" descr="Ein Bild, das Entwurf, Zeichnung, Lineart, Darstellung enthält.&#10;&#10;Automatisch generierte Beschreibu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1490" cy="2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914B4">
        <w:t xml:space="preserve"> </w:t>
      </w:r>
      <w:r w:rsidR="00C82764">
        <w:t xml:space="preserve">FAMILIE SCHÖRDER </w:t>
      </w:r>
      <w:r w:rsidR="00C914B4">
        <w:t xml:space="preserve">fährt heute mit dem </w:t>
      </w:r>
      <w:r w:rsidR="00C914B4">
        <w:rPr>
          <w:noProof/>
        </w:rPr>
        <w:drawing>
          <wp:inline distT="0" distB="0" distL="0" distR="0" wp14:anchorId="2A72B3CD" wp14:editId="3E115E3E">
            <wp:extent cx="398000" cy="180000"/>
            <wp:effectExtent l="0" t="0" r="0" b="0"/>
            <wp:docPr id="633331482" name="Grafik 633331482" descr="Ein Bild, das Fahrzeug, Rad, Landfahrzeug, Auto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984476" name="Grafik 3" descr="Ein Bild, das Fahrzeug, Rad, Landfahrzeug, Auto enthält.&#10;&#10;Automatisch generierte Beschreibung"/>
                    <pic:cNvPicPr/>
                  </pic:nvPicPr>
                  <pic:blipFill rotWithShape="1">
                    <a:blip r:embed="rId14"/>
                    <a:srcRect l="4893" t="-1" r="4551" b="9285"/>
                    <a:stretch/>
                  </pic:blipFill>
                  <pic:spPr bwMode="auto">
                    <a:xfrm flipH="1">
                      <a:off x="0" y="0"/>
                      <a:ext cx="398000" cy="1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914B4">
        <w:t xml:space="preserve"> </w:t>
      </w:r>
      <w:r w:rsidR="00C82764">
        <w:t xml:space="preserve">AUTO </w:t>
      </w:r>
      <w:r w:rsidR="00C914B4">
        <w:t xml:space="preserve">nach </w:t>
      </w:r>
      <w:r w:rsidR="00C914B4">
        <w:rPr>
          <w:noProof/>
        </w:rPr>
        <w:drawing>
          <wp:inline distT="0" distB="0" distL="0" distR="0" wp14:anchorId="7E981D35" wp14:editId="0C52A484">
            <wp:extent cx="487578" cy="270000"/>
            <wp:effectExtent l="0" t="0" r="0" b="0"/>
            <wp:docPr id="764738344" name="Grafik 764738344" descr="Ein Bild, das Zeichnung, Bild, Boot, Schiff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12343" name="Grafik 4" descr="Ein Bild, das Zeichnung, Bild, Boot, Schiff enthält.&#10;&#10;Automatisch generierte Beschreibung"/>
                    <pic:cNvPicPr/>
                  </pic:nvPicPr>
                  <pic:blipFill rotWithShape="1">
                    <a:blip r:embed="rId15"/>
                    <a:srcRect l="28141" t="32301" b="11577"/>
                    <a:stretch/>
                  </pic:blipFill>
                  <pic:spPr bwMode="auto">
                    <a:xfrm>
                      <a:off x="0" y="0"/>
                      <a:ext cx="487578" cy="27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914B4">
        <w:t xml:space="preserve"> </w:t>
      </w:r>
      <w:r w:rsidR="00C82764">
        <w:t>HAMBURG</w:t>
      </w:r>
      <w:r w:rsidR="00C914B4">
        <w:t xml:space="preserve">. </w:t>
      </w:r>
    </w:p>
    <w:p w14:paraId="21AB67E9" w14:textId="60169A2F" w:rsidR="00C914B4" w:rsidRDefault="00C914B4" w:rsidP="00C914B4">
      <w:pPr>
        <w:spacing w:line="360" w:lineRule="auto"/>
        <w:ind w:right="-715"/>
      </w:pPr>
      <w:r>
        <w:t xml:space="preserve">Sie fährt um </w:t>
      </w:r>
      <w:r>
        <w:rPr>
          <w:noProof/>
        </w:rPr>
        <w:drawing>
          <wp:inline distT="0" distB="0" distL="0" distR="0" wp14:anchorId="64350237" wp14:editId="4BD272C9">
            <wp:extent cx="273535" cy="273600"/>
            <wp:effectExtent l="0" t="0" r="0" b="6350"/>
            <wp:docPr id="1065717991" name="Grafik 1065717991" descr="Ein Bild, das Uhr, Wanduhr, Quarzuhr, Zei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225204" name="Grafik 8" descr="Ein Bild, das Uhr, Wanduhr, Quarzuhr, Zeit enthält.&#10;&#10;Automatisch generierte Beschreibung"/>
                    <pic:cNvPicPr/>
                  </pic:nvPicPr>
                  <pic:blipFill rotWithShape="1">
                    <a:blip r:embed="rId16"/>
                    <a:srcRect l="3646" t="4619" r="4729" b="3733"/>
                    <a:stretch/>
                  </pic:blipFill>
                  <pic:spPr bwMode="auto">
                    <a:xfrm>
                      <a:off x="0" y="0"/>
                      <a:ext cx="273535" cy="27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 w:rsidR="00C82764">
        <w:t xml:space="preserve">FÜNF NACH ACHT </w:t>
      </w:r>
      <w:r>
        <w:t xml:space="preserve">los. Die Reise von </w:t>
      </w:r>
      <w:r w:rsidRPr="006B210E">
        <w:rPr>
          <w:noProof/>
        </w:rPr>
        <w:drawing>
          <wp:inline distT="0" distB="0" distL="0" distR="0" wp14:anchorId="6577277F" wp14:editId="74CC318F">
            <wp:extent cx="237698" cy="273600"/>
            <wp:effectExtent l="0" t="0" r="3810" b="6350"/>
            <wp:docPr id="1929151222" name="Grafik 1929151222" descr="Ein Bild, das Zeichnung, Entwurf, Handschrift, Carto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765644" name="Grafik 1" descr="Ein Bild, das Zeichnung, Entwurf, Handschrift, Cartoon enthält.&#10;&#10;Automatisch generierte Beschreibung"/>
                    <pic:cNvPicPr/>
                  </pic:nvPicPr>
                  <pic:blipFill rotWithShape="1">
                    <a:blip r:embed="rId17"/>
                    <a:srcRect l="10692" t="9655" r="10575" b="28362"/>
                    <a:stretch/>
                  </pic:blipFill>
                  <pic:spPr bwMode="auto">
                    <a:xfrm>
                      <a:off x="0" y="0"/>
                      <a:ext cx="237698" cy="27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 w:rsidR="00C82764">
        <w:t xml:space="preserve">KASSEL </w:t>
      </w:r>
      <w:r>
        <w:t xml:space="preserve">nach </w:t>
      </w:r>
      <w:r>
        <w:rPr>
          <w:noProof/>
        </w:rPr>
        <w:drawing>
          <wp:inline distT="0" distB="0" distL="0" distR="0" wp14:anchorId="6FC45F1D" wp14:editId="6BD25A3F">
            <wp:extent cx="494079" cy="273600"/>
            <wp:effectExtent l="0" t="0" r="1270" b="6350"/>
            <wp:docPr id="406162545" name="Grafik 406162545" descr="Ein Bild, das Zeichnung, Bild, Boot, Schiff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12343" name="Grafik 4" descr="Ein Bild, das Zeichnung, Bild, Boot, Schiff enthält.&#10;&#10;Automatisch generierte Beschreibung"/>
                    <pic:cNvPicPr/>
                  </pic:nvPicPr>
                  <pic:blipFill rotWithShape="1">
                    <a:blip r:embed="rId15"/>
                    <a:srcRect l="28141" t="32301" b="11577"/>
                    <a:stretch/>
                  </pic:blipFill>
                  <pic:spPr bwMode="auto">
                    <a:xfrm>
                      <a:off x="0" y="0"/>
                      <a:ext cx="494079" cy="27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 w:rsidR="00C82764">
        <w:t xml:space="preserve">HAMBURG </w:t>
      </w:r>
      <w:r>
        <w:t xml:space="preserve">dauert ca. </w:t>
      </w:r>
      <w:r>
        <w:rPr>
          <w:noProof/>
        </w:rPr>
        <w:drawing>
          <wp:inline distT="0" distB="0" distL="0" distR="0" wp14:anchorId="1F845716" wp14:editId="32C012BB">
            <wp:extent cx="543148" cy="273600"/>
            <wp:effectExtent l="0" t="0" r="3175" b="6350"/>
            <wp:docPr id="32668303" name="Grafik 32668303" descr="Ein Bild, das Text, Screenshot, Karte, Schrif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79667" name="Grafik 10" descr="Ein Bild, das Text, Screenshot, Karte, Schrift enthält.&#10;&#10;Automatisch generierte Beschreibung"/>
                    <pic:cNvPicPr/>
                  </pic:nvPicPr>
                  <pic:blipFill rotWithShape="1">
                    <a:blip r:embed="rId18"/>
                    <a:srcRect l="40879" t="32928" r="-1" b="-1"/>
                    <a:stretch/>
                  </pic:blipFill>
                  <pic:spPr bwMode="auto">
                    <a:xfrm>
                      <a:off x="0" y="0"/>
                      <a:ext cx="543148" cy="27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82764">
        <w:t xml:space="preserve"> </w:t>
      </w:r>
      <w:r w:rsidR="0011787C">
        <w:t>DREIEINHALB STUNDEN.</w:t>
      </w:r>
    </w:p>
    <w:p w14:paraId="47BE13C3" w14:textId="53F25809" w:rsidR="00C914B4" w:rsidRDefault="00C914B4" w:rsidP="00C914B4">
      <w:pPr>
        <w:spacing w:line="360" w:lineRule="auto"/>
      </w:pPr>
      <w:r>
        <w:t xml:space="preserve">Die </w:t>
      </w:r>
      <w:r>
        <w:rPr>
          <w:noProof/>
        </w:rPr>
        <w:drawing>
          <wp:inline distT="0" distB="0" distL="0" distR="0" wp14:anchorId="2C84186A" wp14:editId="5280267B">
            <wp:extent cx="416977" cy="273600"/>
            <wp:effectExtent l="0" t="0" r="2540" b="6350"/>
            <wp:docPr id="1863213300" name="Grafik 1863213300" descr="Ein Bild, das Entwurf, Zeichnung, Lineart, Darstell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834429" name="Grafik 7" descr="Ein Bild, das Entwurf, Zeichnung, Lineart, Darstellung enthält.&#10;&#10;Automatisch generierte Beschreibu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6977" cy="2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11787C">
        <w:t xml:space="preserve">FAMILIE SCHRÖDER </w:t>
      </w:r>
      <w:r>
        <w:t xml:space="preserve">kommt am </w:t>
      </w:r>
      <w:r>
        <w:rPr>
          <w:noProof/>
        </w:rPr>
        <w:drawing>
          <wp:inline distT="0" distB="0" distL="0" distR="0" wp14:anchorId="15D39AB2" wp14:editId="09E531EB">
            <wp:extent cx="413014" cy="273600"/>
            <wp:effectExtent l="0" t="0" r="0" b="6350"/>
            <wp:docPr id="442674806" name="Grafik 442674806" descr="Ein Bild, das Himmel, draußen, Wanduhr, Uh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829111" name="Grafik 12" descr="Ein Bild, das Himmel, draußen, Wanduhr, Uhr enthält.&#10;&#10;Automatisch generierte Beschreibu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13014" cy="2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11787C">
        <w:t xml:space="preserve">MITTAG </w:t>
      </w:r>
      <w:r>
        <w:t xml:space="preserve">an. Natürlich haben fast alle </w:t>
      </w:r>
      <w:r>
        <w:rPr>
          <w:noProof/>
        </w:rPr>
        <w:drawing>
          <wp:inline distT="0" distB="0" distL="0" distR="0" wp14:anchorId="111FF025" wp14:editId="55934373">
            <wp:extent cx="227769" cy="273600"/>
            <wp:effectExtent l="0" t="0" r="1270" b="6350"/>
            <wp:docPr id="1155705473" name="Grafik 1155705473" descr="Ein Bild, das Cartoon, Animierter Cartoon, Zeichnung, Darstell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162301" name="Grafik 13" descr="Ein Bild, das Cartoon, Animierter Cartoon, Zeichnung, Darstellung enthält.&#10;&#10;Automatisch generierte Beschreibung"/>
                    <pic:cNvPicPr/>
                  </pic:nvPicPr>
                  <pic:blipFill rotWithShape="1">
                    <a:blip r:embed="rId20"/>
                    <a:srcRect l="10592" t="7378" r="15998" b="4476"/>
                    <a:stretch/>
                  </pic:blipFill>
                  <pic:spPr bwMode="auto">
                    <a:xfrm>
                      <a:off x="0" y="0"/>
                      <a:ext cx="227769" cy="27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 w:rsidR="0011787C">
        <w:t xml:space="preserve">HUNGER </w:t>
      </w:r>
      <w:r>
        <w:t xml:space="preserve">und sie gehen sofort </w:t>
      </w:r>
      <w:r w:rsidRPr="0052653B">
        <w:rPr>
          <w:noProof/>
        </w:rPr>
        <w:drawing>
          <wp:inline distT="0" distB="0" distL="0" distR="0" wp14:anchorId="3AFA8E0C" wp14:editId="1A505918">
            <wp:extent cx="333851" cy="273600"/>
            <wp:effectExtent l="0" t="0" r="0" b="6350"/>
            <wp:docPr id="2080935217" name="Grafik 2080935217" descr="Ein Bild, das Clipart, Zeichnung, Animierter Cartoon, Darstell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051491" name="Grafik 1" descr="Ein Bild, das Clipart, Zeichnung, Animierter Cartoon, Darstellung enthält.&#10;&#10;Automatisch generierte Beschreibu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3851" cy="2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11787C">
        <w:t>ESSEN</w:t>
      </w:r>
      <w:r>
        <w:t>.</w:t>
      </w:r>
    </w:p>
    <w:p w14:paraId="6208E991" w14:textId="77777777" w:rsidR="00C914B4" w:rsidRDefault="00C914B4" w:rsidP="00C914B4">
      <w:pPr>
        <w:pStyle w:val="berschrift1"/>
      </w:pPr>
      <w:r>
        <w:t>Hör die Dialoge zu Aufgabe 7/</w:t>
      </w:r>
      <w:proofErr w:type="gramStart"/>
      <w:r>
        <w:t>KB</w:t>
      </w:r>
      <w:proofErr w:type="gramEnd"/>
      <w:r>
        <w:t xml:space="preserve"> Seite 102 und kreuze die korrekten Informationen an.</w:t>
      </w:r>
    </w:p>
    <w:p w14:paraId="0AF555B1" w14:textId="41582CA9" w:rsidR="00C914B4" w:rsidRDefault="00C914B4" w:rsidP="00C914B4">
      <w:pPr>
        <w:pStyle w:val="Listenabsatz"/>
        <w:numPr>
          <w:ilvl w:val="0"/>
          <w:numId w:val="1"/>
        </w:numPr>
        <w:spacing w:line="360" w:lineRule="auto"/>
        <w:ind w:left="357" w:hanging="357"/>
      </w:pPr>
      <w:r>
        <w:t xml:space="preserve">Die Familie isst        </w:t>
      </w:r>
      <w:r w:rsidR="0011787C" w:rsidRPr="0011787C">
        <w:rPr>
          <w:rFonts w:ascii="Segoe UI Symbol" w:hAnsi="Segoe UI Symbol"/>
          <w:color w:val="FF0000"/>
        </w:rPr>
        <w:t>☒</w:t>
      </w:r>
      <w:r w:rsidRPr="00F46EDB">
        <w:rPr>
          <w:rFonts w:ascii="Segoe UI Symbol" w:hAnsi="Segoe UI Symbol"/>
        </w:rPr>
        <w:t xml:space="preserve"> </w:t>
      </w:r>
      <w:r>
        <w:t xml:space="preserve">auf dem </w:t>
      </w:r>
      <w:r>
        <w:rPr>
          <w:noProof/>
        </w:rPr>
        <w:drawing>
          <wp:inline distT="0" distB="0" distL="0" distR="0" wp14:anchorId="546FA6AB" wp14:editId="042735A4">
            <wp:extent cx="405000" cy="270000"/>
            <wp:effectExtent l="0" t="0" r="1905" b="0"/>
            <wp:docPr id="1247150559" name="Grafik 1247150559" descr="Ein Bild, das Szene, Himmel, draußen, Kleid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150559" name="Grafik 1247150559" descr="Ein Bild, das Szene, Himmel, draußen, Kleidung enthält.&#10;&#10;Automatisch generierte Beschreibu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5000" cy="2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11787C">
        <w:t>FISCHMARKT</w:t>
      </w:r>
      <w:r>
        <w:t xml:space="preserve">.         </w:t>
      </w:r>
      <w:r w:rsidRPr="00F46EDB">
        <w:rPr>
          <w:rFonts w:ascii="Segoe UI Symbol" w:hAnsi="Segoe UI Symbol"/>
        </w:rPr>
        <w:t xml:space="preserve">☐ </w:t>
      </w:r>
      <w:r>
        <w:t xml:space="preserve">an einer </w:t>
      </w:r>
      <w:r>
        <w:rPr>
          <w:noProof/>
        </w:rPr>
        <w:drawing>
          <wp:inline distT="0" distB="0" distL="0" distR="0" wp14:anchorId="42F6E76B" wp14:editId="36D25942">
            <wp:extent cx="418236" cy="270000"/>
            <wp:effectExtent l="0" t="0" r="1270" b="0"/>
            <wp:docPr id="1079154399" name="Grafik 1079154399" descr="Ein Bild, das draußen, Gelände, Spielplatz, Spielzeu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082795" name="Grafik 16" descr="Ein Bild, das draußen, Gelände, Spielplatz, Spielzeug enthält.&#10;&#10;Automatisch generierte Beschreibung"/>
                    <pic:cNvPicPr/>
                  </pic:nvPicPr>
                  <pic:blipFill rotWithShape="1">
                    <a:blip r:embed="rId23"/>
                    <a:srcRect l="14083" t="22691" r="17398" b="18253"/>
                    <a:stretch/>
                  </pic:blipFill>
                  <pic:spPr bwMode="auto">
                    <a:xfrm>
                      <a:off x="0" y="0"/>
                      <a:ext cx="418236" cy="27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.</w:t>
      </w:r>
    </w:p>
    <w:p w14:paraId="00E51E01" w14:textId="2363C8E8" w:rsidR="00C914B4" w:rsidRDefault="00C914B4" w:rsidP="00C914B4">
      <w:pPr>
        <w:pStyle w:val="Listenabsatz"/>
        <w:numPr>
          <w:ilvl w:val="0"/>
          <w:numId w:val="1"/>
        </w:numPr>
        <w:spacing w:line="360" w:lineRule="auto"/>
        <w:ind w:left="357" w:hanging="357"/>
      </w:pPr>
      <w:r>
        <w:t xml:space="preserve">Herr </w:t>
      </w:r>
      <w:r w:rsidRPr="000E6BD1">
        <w:rPr>
          <w:noProof/>
        </w:rPr>
        <w:drawing>
          <wp:inline distT="0" distB="0" distL="0" distR="0" wp14:anchorId="70D5709A" wp14:editId="4933A1F1">
            <wp:extent cx="141800" cy="354500"/>
            <wp:effectExtent l="0" t="0" r="0" b="1270"/>
            <wp:docPr id="1475350224" name="Grafik 1475350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25703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3847" cy="359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nimmt                </w:t>
      </w:r>
      <w:r w:rsidRPr="00F46EDB">
        <w:rPr>
          <w:rFonts w:ascii="Segoe UI Symbol" w:hAnsi="Segoe UI Symbol"/>
        </w:rPr>
        <w:t xml:space="preserve">☐ </w:t>
      </w:r>
      <w:r>
        <w:t xml:space="preserve">eine </w:t>
      </w:r>
      <w:r w:rsidRPr="000E6BD1">
        <w:rPr>
          <w:noProof/>
        </w:rPr>
        <w:drawing>
          <wp:inline distT="0" distB="0" distL="0" distR="0" wp14:anchorId="0A0C5E5A" wp14:editId="5FED9E4F">
            <wp:extent cx="452926" cy="260302"/>
            <wp:effectExtent l="0" t="0" r="4445" b="0"/>
            <wp:docPr id="766116635" name="Grafik 766116635" descr="Ein Bild, das Essen, Fastfood, Hotdog, Sandwich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065924" name="Grafik 1" descr="Ein Bild, das Essen, Fastfood, Hotdog, Sandwich enthält.&#10;&#10;Automatisch generierte Beschreibu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85913" cy="27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          </w:t>
      </w:r>
      <w:r w:rsidR="0011787C" w:rsidRPr="0011787C">
        <w:rPr>
          <w:rFonts w:ascii="Segoe UI Symbol" w:hAnsi="Segoe UI Symbol"/>
          <w:color w:val="FF0000"/>
        </w:rPr>
        <w:t>☒</w:t>
      </w:r>
      <w:r w:rsidRPr="00F46EDB">
        <w:rPr>
          <w:rFonts w:ascii="Segoe UI Symbol" w:hAnsi="Segoe UI Symbol"/>
        </w:rPr>
        <w:t xml:space="preserve"> </w:t>
      </w:r>
      <w:r>
        <w:t xml:space="preserve">ein </w:t>
      </w:r>
      <w:r w:rsidRPr="000E6BD1">
        <w:rPr>
          <w:noProof/>
        </w:rPr>
        <w:drawing>
          <wp:inline distT="0" distB="0" distL="0" distR="0" wp14:anchorId="001A2D68" wp14:editId="1CD7B0CC">
            <wp:extent cx="345846" cy="223470"/>
            <wp:effectExtent l="0" t="0" r="0" b="5715"/>
            <wp:docPr id="612909575" name="Grafik 612909575" descr="Ein Bild, das Zeichnung, Darstellung, Clipart, Carto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464601" name="Grafik 1" descr="Ein Bild, das Zeichnung, Darstellung, Clipart, Cartoon enthält.&#10;&#10;Automatisch generierte Beschreibu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62477" cy="234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787C">
        <w:t xml:space="preserve"> FISCHBRÖTCHEN</w:t>
      </w:r>
      <w:r>
        <w:t>.</w:t>
      </w:r>
    </w:p>
    <w:p w14:paraId="70BCB067" w14:textId="2379F8CA" w:rsidR="00C914B4" w:rsidRDefault="00C914B4" w:rsidP="00C914B4">
      <w:pPr>
        <w:pStyle w:val="Listenabsatz"/>
        <w:numPr>
          <w:ilvl w:val="0"/>
          <w:numId w:val="1"/>
        </w:numPr>
        <w:spacing w:line="360" w:lineRule="auto"/>
        <w:ind w:left="357" w:hanging="357"/>
      </w:pPr>
      <w:r>
        <w:t xml:space="preserve">Er trinkt          </w:t>
      </w:r>
      <w:r w:rsidRPr="00F46EDB">
        <w:rPr>
          <w:rFonts w:ascii="Segoe UI Symbol" w:hAnsi="Segoe UI Symbol"/>
        </w:rPr>
        <w:t xml:space="preserve">☐ </w:t>
      </w:r>
      <w:r>
        <w:t xml:space="preserve">eine </w:t>
      </w:r>
      <w:r>
        <w:rPr>
          <w:noProof/>
        </w:rPr>
        <w:drawing>
          <wp:inline distT="0" distB="0" distL="0" distR="0" wp14:anchorId="2304E3A0" wp14:editId="0D9D32E8">
            <wp:extent cx="198000" cy="396000"/>
            <wp:effectExtent l="0" t="0" r="5715" b="0"/>
            <wp:docPr id="1465714370" name="Grafik 1465714370" descr="Ein Bild, das Essen, Wasserflasche, Plastikflasche, Wasser trink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0044398" name="Grafik 20" descr="Ein Bild, das Essen, Wasserflasche, Plastikflasche, Wasser trinken enthält.&#10;&#10;Automatisch generierte Beschreibu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Mineralwasser.       </w:t>
      </w:r>
      <w:r w:rsidR="0011787C" w:rsidRPr="0011787C">
        <w:rPr>
          <w:rFonts w:ascii="Segoe UI Symbol" w:hAnsi="Segoe UI Symbol"/>
          <w:color w:val="FF0000"/>
        </w:rPr>
        <w:t>☒</w:t>
      </w:r>
      <w:r w:rsidRPr="00F46EDB">
        <w:rPr>
          <w:rFonts w:ascii="Segoe UI Symbol" w:hAnsi="Segoe UI Symbol"/>
        </w:rPr>
        <w:t xml:space="preserve"> </w:t>
      </w:r>
      <w:r>
        <w:t xml:space="preserve">ein </w:t>
      </w:r>
      <w:r>
        <w:rPr>
          <w:noProof/>
        </w:rPr>
        <w:drawing>
          <wp:inline distT="0" distB="0" distL="0" distR="0" wp14:anchorId="62B6A4F1" wp14:editId="13E28BA8">
            <wp:extent cx="219337" cy="392400"/>
            <wp:effectExtent l="0" t="0" r="0" b="1905"/>
            <wp:docPr id="389903102" name="Grafik 389903102" descr="Ein Bild, das Behälter, Softdrink, Gla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827249" name="Grafik 21" descr="Ein Bild, das Behälter, Softdrink, Glas enthält.&#10;&#10;Automatisch generierte Beschreibu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19337" cy="39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proofErr w:type="gramStart"/>
      <w:r w:rsidR="0011787C">
        <w:t xml:space="preserve">GLAS </w:t>
      </w:r>
      <w:r>
        <w:t>Mineralwasser</w:t>
      </w:r>
      <w:proofErr w:type="gramEnd"/>
      <w:r>
        <w:t>.</w:t>
      </w:r>
    </w:p>
    <w:p w14:paraId="11C8476C" w14:textId="5D2DA581" w:rsidR="00C914B4" w:rsidRDefault="00C914B4" w:rsidP="00C914B4">
      <w:pPr>
        <w:pStyle w:val="Listenabsatz"/>
        <w:numPr>
          <w:ilvl w:val="0"/>
          <w:numId w:val="1"/>
        </w:numPr>
        <w:spacing w:line="360" w:lineRule="auto"/>
        <w:ind w:left="357" w:hanging="357"/>
      </w:pPr>
      <w:r>
        <w:t xml:space="preserve">Frau  </w:t>
      </w:r>
      <w:r w:rsidRPr="000E6BD1">
        <w:rPr>
          <w:noProof/>
        </w:rPr>
        <w:drawing>
          <wp:inline distT="0" distB="0" distL="0" distR="0" wp14:anchorId="75145C95" wp14:editId="049AA951">
            <wp:extent cx="125960" cy="314900"/>
            <wp:effectExtent l="0" t="0" r="1270" b="3175"/>
            <wp:docPr id="644877493" name="Grafik 644877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540686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8032" cy="32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nimmt             </w:t>
      </w:r>
      <w:r w:rsidR="0011787C" w:rsidRPr="0011787C">
        <w:rPr>
          <w:rFonts w:ascii="Segoe UI Symbol" w:hAnsi="Segoe UI Symbol"/>
          <w:color w:val="FF0000"/>
        </w:rPr>
        <w:t>☒</w:t>
      </w:r>
      <w:r w:rsidRPr="00F46EDB">
        <w:rPr>
          <w:rFonts w:ascii="Segoe UI Symbol" w:hAnsi="Segoe UI Symbol"/>
        </w:rPr>
        <w:t xml:space="preserve"> </w:t>
      </w:r>
      <w:r>
        <w:t xml:space="preserve">eine </w:t>
      </w:r>
      <w:r w:rsidRPr="00930F1F">
        <w:rPr>
          <w:noProof/>
        </w:rPr>
        <w:drawing>
          <wp:inline distT="0" distB="0" distL="0" distR="0" wp14:anchorId="4C9A6248" wp14:editId="3B0DC804">
            <wp:extent cx="424986" cy="275420"/>
            <wp:effectExtent l="0" t="0" r="0" b="4445"/>
            <wp:docPr id="954539328" name="Grafik 954539328" descr="Ein Bild, das Clipart, Zeichnung, Entwurf, Darstell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326988" name="Grafik 1" descr="Ein Bild, das Clipart, Zeichnung, Entwurf, Darstellung enthält.&#10;&#10;Automatisch generierte Beschreibu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6483" cy="282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787C">
        <w:t xml:space="preserve"> FISCHSUPPE</w:t>
      </w:r>
      <w:r>
        <w:t xml:space="preserve">.           </w:t>
      </w:r>
      <w:r w:rsidRPr="00F46EDB">
        <w:rPr>
          <w:rFonts w:ascii="Segoe UI Symbol" w:hAnsi="Segoe UI Symbol"/>
        </w:rPr>
        <w:t>☐</w:t>
      </w:r>
      <w:r>
        <w:rPr>
          <w:rFonts w:ascii="Segoe UI Symbol" w:hAnsi="Segoe UI Symbol"/>
        </w:rPr>
        <w:t xml:space="preserve"> </w:t>
      </w:r>
      <w:r>
        <w:t xml:space="preserve">einen </w:t>
      </w:r>
      <w:r>
        <w:rPr>
          <w:noProof/>
        </w:rPr>
        <w:drawing>
          <wp:inline distT="0" distB="0" distL="0" distR="0" wp14:anchorId="35693055" wp14:editId="50181754">
            <wp:extent cx="380460" cy="268088"/>
            <wp:effectExtent l="0" t="0" r="635" b="0"/>
            <wp:docPr id="1593750174" name="Grafik 1593750174" descr="Ein Bild, das Salat, Essen, Teller, vegetarisches Ess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927891" name="Grafik 24" descr="Ein Bild, das Salat, Essen, Teller, vegetarisches Essen enthält.&#10;&#10;Automatisch generierte Beschreibu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83195" cy="27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p w14:paraId="4B68BDBF" w14:textId="17EC09A8" w:rsidR="00C914B4" w:rsidRDefault="00C914B4" w:rsidP="00C914B4">
      <w:pPr>
        <w:pStyle w:val="Listenabsatz"/>
        <w:numPr>
          <w:ilvl w:val="0"/>
          <w:numId w:val="1"/>
        </w:numPr>
        <w:spacing w:line="360" w:lineRule="auto"/>
        <w:ind w:left="357" w:hanging="357"/>
      </w:pPr>
      <w:r w:rsidRPr="00382053">
        <w:rPr>
          <w:noProof/>
        </w:rPr>
        <w:drawing>
          <wp:inline distT="0" distB="0" distL="0" distR="0" wp14:anchorId="256B8D4A" wp14:editId="3AC945F8">
            <wp:extent cx="130780" cy="301800"/>
            <wp:effectExtent l="0" t="0" r="0" b="3175"/>
            <wp:docPr id="889936804" name="Grafik 889936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894014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4092" cy="309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möchte nur        </w:t>
      </w:r>
      <w:r w:rsidR="0011787C" w:rsidRPr="0011787C">
        <w:rPr>
          <w:rFonts w:ascii="Segoe UI Symbol" w:hAnsi="Segoe UI Symbol"/>
          <w:color w:val="FF0000"/>
        </w:rPr>
        <w:t>☒</w:t>
      </w:r>
      <w:r w:rsidRPr="00F46EDB">
        <w:rPr>
          <w:rFonts w:ascii="Segoe UI Symbol" w:hAnsi="Segoe UI Symbol"/>
        </w:rPr>
        <w:t xml:space="preserve"> </w:t>
      </w:r>
      <w:r>
        <w:t xml:space="preserve">eine </w:t>
      </w:r>
      <w:r>
        <w:rPr>
          <w:noProof/>
        </w:rPr>
        <w:drawing>
          <wp:inline distT="0" distB="0" distL="0" distR="0" wp14:anchorId="77904338" wp14:editId="746FAD88">
            <wp:extent cx="140728" cy="432000"/>
            <wp:effectExtent l="0" t="0" r="0" b="0"/>
            <wp:docPr id="1767845918" name="Grafik 1767845918" descr="Ein Bild, das Kohlensäurehaltige Getränke, Flasche, Softdrink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5178682" name="Grafik 26" descr="Ein Bild, das Kohlensäurehaltige Getränke, Flasche, Softdrink enthält.&#10;&#10;Automatisch generierte Beschreibung"/>
                    <pic:cNvPicPr/>
                  </pic:nvPicPr>
                  <pic:blipFill rotWithShape="1">
                    <a:blip r:embed="rId33"/>
                    <a:srcRect l="34449" t="1675" r="35161" b="5034"/>
                    <a:stretch/>
                  </pic:blipFill>
                  <pic:spPr bwMode="auto">
                    <a:xfrm flipH="1">
                      <a:off x="0" y="0"/>
                      <a:ext cx="140728" cy="43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 w:rsidR="0011787C">
        <w:t xml:space="preserve">FLASCHE </w:t>
      </w:r>
      <w:r>
        <w:t xml:space="preserve">Cola.        </w:t>
      </w:r>
      <w:r w:rsidRPr="00F46EDB">
        <w:rPr>
          <w:rFonts w:ascii="Segoe UI Symbol" w:hAnsi="Segoe UI Symbol"/>
        </w:rPr>
        <w:t xml:space="preserve">☐ </w:t>
      </w:r>
      <w:r>
        <w:t xml:space="preserve">eine </w:t>
      </w:r>
      <w:r>
        <w:rPr>
          <w:noProof/>
        </w:rPr>
        <w:drawing>
          <wp:inline distT="0" distB="0" distL="0" distR="0" wp14:anchorId="7B6133B6" wp14:editId="5B09D051">
            <wp:extent cx="309317" cy="432000"/>
            <wp:effectExtent l="0" t="0" r="0" b="0"/>
            <wp:docPr id="1544667697" name="Grafik 1544667697" descr="Ein Bild, das Zeichnung, Clipart, Softdrink, Entwurf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358215" name="Grafik 25" descr="Ein Bild, das Zeichnung, Clipart, Softdrink, Entwurf enthält.&#10;&#10;Automatisch generierte Beschreibu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09317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proofErr w:type="gramStart"/>
      <w:r w:rsidR="0011787C">
        <w:t xml:space="preserve">DOSE </w:t>
      </w:r>
      <w:r>
        <w:t>Cola</w:t>
      </w:r>
      <w:proofErr w:type="gramEnd"/>
      <w:r>
        <w:t>.</w:t>
      </w:r>
    </w:p>
    <w:p w14:paraId="0C44151E" w14:textId="593178D7" w:rsidR="00C914B4" w:rsidRDefault="00C914B4" w:rsidP="00C914B4">
      <w:pPr>
        <w:pStyle w:val="Listenabsatz"/>
        <w:numPr>
          <w:ilvl w:val="0"/>
          <w:numId w:val="1"/>
        </w:numPr>
        <w:spacing w:line="360" w:lineRule="auto"/>
        <w:ind w:left="357" w:hanging="357"/>
      </w:pPr>
      <w:r w:rsidRPr="00382053">
        <w:rPr>
          <w:noProof/>
        </w:rPr>
        <w:drawing>
          <wp:inline distT="0" distB="0" distL="0" distR="0" wp14:anchorId="22898F5D" wp14:editId="5C2FCB13">
            <wp:extent cx="124540" cy="287400"/>
            <wp:effectExtent l="0" t="0" r="2540" b="5080"/>
            <wp:docPr id="2124980652" name="Grafik 2124980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290972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6164" cy="291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möchte ein </w:t>
      </w:r>
      <w:r>
        <w:rPr>
          <w:noProof/>
        </w:rPr>
        <w:drawing>
          <wp:inline distT="0" distB="0" distL="0" distR="0" wp14:anchorId="4A8F4034" wp14:editId="749EE39A">
            <wp:extent cx="309600" cy="212932"/>
            <wp:effectExtent l="0" t="0" r="0" b="3175"/>
            <wp:docPr id="1853667734" name="Grafik 1853667734" descr="Ein Bild, das Zeichnung, Clipart, Entwurf, Carto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663141" name="Grafik 28" descr="Ein Bild, das Zeichnung, Clipart, Entwurf, Cartoon enthält.&#10;&#10;Automatisch generierte Beschreibu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21959" cy="221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11787C">
        <w:t xml:space="preserve">BRÖTCHEN </w:t>
      </w:r>
      <w:proofErr w:type="gramStart"/>
      <w:r>
        <w:t xml:space="preserve">mit  </w:t>
      </w:r>
      <w:r w:rsidR="0011787C" w:rsidRPr="0011787C">
        <w:rPr>
          <w:rFonts w:ascii="Segoe UI Symbol" w:hAnsi="Segoe UI Symbol"/>
          <w:color w:val="FF0000"/>
        </w:rPr>
        <w:t>☒</w:t>
      </w:r>
      <w:proofErr w:type="gramEnd"/>
      <w:r>
        <w:t xml:space="preserve"> </w:t>
      </w:r>
      <w:r w:rsidRPr="00382053">
        <w:rPr>
          <w:noProof/>
        </w:rPr>
        <w:drawing>
          <wp:inline distT="0" distB="0" distL="0" distR="0" wp14:anchorId="0E8E8D8C" wp14:editId="0DD8FE6B">
            <wp:extent cx="365879" cy="265810"/>
            <wp:effectExtent l="0" t="0" r="2540" b="1270"/>
            <wp:docPr id="606797303" name="Grafik 606797303" descr="Ein Bild, das Clipart, Cartoon, Darstell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873363" name="Grafik 1" descr="Ein Bild, das Clipart, Cartoon, Darstellung enthält.&#10;&#10;Automatisch generierte Beschreibu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74370" cy="271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11787C">
        <w:t>KÄSE</w:t>
      </w:r>
      <w:r>
        <w:t xml:space="preserve">  </w:t>
      </w:r>
      <w:r w:rsidRPr="00F46EDB">
        <w:rPr>
          <w:rFonts w:ascii="Segoe UI Symbol" w:hAnsi="Segoe UI Symbol"/>
        </w:rPr>
        <w:t>☐</w:t>
      </w:r>
      <w:r>
        <w:t xml:space="preserve"> </w:t>
      </w:r>
      <w:r>
        <w:rPr>
          <w:noProof/>
        </w:rPr>
        <w:drawing>
          <wp:inline distT="0" distB="0" distL="0" distR="0" wp14:anchorId="58A4F815" wp14:editId="4BCE13B9">
            <wp:extent cx="482400" cy="282927"/>
            <wp:effectExtent l="0" t="0" r="635" b="0"/>
            <wp:docPr id="974672093" name="Grafik 974672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01013" name="Grafik 179601013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87600" cy="285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und ein Glas  </w:t>
      </w:r>
      <w:r w:rsidRPr="00622793">
        <w:rPr>
          <w:rFonts w:ascii="Segoe UI Symbol" w:hAnsi="Segoe UI Symbol"/>
        </w:rPr>
        <w:t>☐</w:t>
      </w:r>
      <w:r>
        <w:t xml:space="preserve"> </w:t>
      </w:r>
      <w:r>
        <w:rPr>
          <w:noProof/>
        </w:rPr>
        <w:drawing>
          <wp:inline distT="0" distB="0" distL="0" distR="0" wp14:anchorId="3BD76EBC" wp14:editId="687DFB20">
            <wp:extent cx="263383" cy="359800"/>
            <wp:effectExtent l="0" t="0" r="3810" b="0"/>
            <wp:docPr id="391010662" name="Grafik 391010662" descr="Ein Bild, das Drink, Saft, orange, Trinkgefäß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56314" name="Grafik 32" descr="Ein Bild, das Drink, Saft, orange, Trinkgefäß enthält.&#10;&#10;Automatisch generierte Beschreibu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67236" cy="365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 w:rsidR="0011787C" w:rsidRPr="0011787C">
        <w:rPr>
          <w:rFonts w:ascii="Segoe UI Symbol" w:hAnsi="Segoe UI Symbol"/>
          <w:color w:val="FF0000"/>
        </w:rPr>
        <w:t>☒</w:t>
      </w:r>
      <w:r>
        <w:t xml:space="preserve"> </w:t>
      </w:r>
      <w:r w:rsidRPr="00382053">
        <w:rPr>
          <w:noProof/>
        </w:rPr>
        <w:drawing>
          <wp:inline distT="0" distB="0" distL="0" distR="0" wp14:anchorId="2689C6CF" wp14:editId="5016C6D4">
            <wp:extent cx="320613" cy="359583"/>
            <wp:effectExtent l="0" t="0" r="0" b="0"/>
            <wp:docPr id="655954594" name="Grafik 655954594" descr="Ein Bild, das Frucht, Drink, Saft, Softdrink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043614" name="Grafik 1" descr="Ein Bild, das Frucht, Drink, Saft, Softdrink enthält.&#10;&#10;Automatisch generierte Beschreibu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25709" cy="365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11787C">
        <w:t xml:space="preserve"> APFELSAFT</w:t>
      </w:r>
      <w:r>
        <w:t>.</w:t>
      </w:r>
    </w:p>
    <w:p w14:paraId="2AEAD360" w14:textId="089530CE" w:rsidR="00C914B4" w:rsidRDefault="00C914B4" w:rsidP="00C914B4">
      <w:pPr>
        <w:pStyle w:val="Listenabsatz"/>
        <w:numPr>
          <w:ilvl w:val="0"/>
          <w:numId w:val="1"/>
        </w:numPr>
        <w:spacing w:line="360" w:lineRule="auto"/>
        <w:ind w:left="357" w:hanging="357"/>
      </w:pPr>
      <w:r>
        <w:t xml:space="preserve">Sie nimmt auch         </w:t>
      </w:r>
      <w:r w:rsidR="0011787C" w:rsidRPr="0011787C">
        <w:rPr>
          <w:rFonts w:ascii="Segoe UI Symbol" w:hAnsi="Segoe UI Symbol"/>
          <w:color w:val="FF0000"/>
        </w:rPr>
        <w:t>☒</w:t>
      </w:r>
      <w:r>
        <w:t xml:space="preserve"> ein </w:t>
      </w:r>
      <w:proofErr w:type="spellStart"/>
      <w:r>
        <w:t>grosses</w:t>
      </w:r>
      <w:proofErr w:type="spellEnd"/>
      <w:r>
        <w:t xml:space="preserve"> </w:t>
      </w:r>
      <w:r>
        <w:rPr>
          <w:noProof/>
        </w:rPr>
        <w:drawing>
          <wp:inline distT="0" distB="0" distL="0" distR="0" wp14:anchorId="2BFABDC7" wp14:editId="4D4F4B3E">
            <wp:extent cx="160260" cy="360000"/>
            <wp:effectExtent l="0" t="0" r="5080" b="0"/>
            <wp:docPr id="1897188341" name="Grafik 1897188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420523" name="Grafik 905420523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6026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11787C">
        <w:t>EIS</w:t>
      </w:r>
      <w:r>
        <w:t xml:space="preserve">.          </w:t>
      </w:r>
      <w:r w:rsidRPr="00622793">
        <w:rPr>
          <w:rFonts w:ascii="Segoe UI Symbol" w:hAnsi="Segoe UI Symbol"/>
        </w:rPr>
        <w:t>☐</w:t>
      </w:r>
      <w:r>
        <w:rPr>
          <w:rFonts w:ascii="Segoe UI Symbol" w:hAnsi="Segoe UI Symbol"/>
        </w:rPr>
        <w:t xml:space="preserve"> </w:t>
      </w:r>
      <w:r>
        <w:t xml:space="preserve">eine </w:t>
      </w:r>
      <w:proofErr w:type="spellStart"/>
      <w:r>
        <w:t>grosse</w:t>
      </w:r>
      <w:proofErr w:type="spellEnd"/>
      <w:r>
        <w:t xml:space="preserve"> </w:t>
      </w:r>
      <w:r>
        <w:rPr>
          <w:noProof/>
        </w:rPr>
        <w:drawing>
          <wp:inline distT="0" distB="0" distL="0" distR="0" wp14:anchorId="76065C17" wp14:editId="6D07E500">
            <wp:extent cx="426600" cy="360000"/>
            <wp:effectExtent l="0" t="0" r="5715" b="0"/>
            <wp:docPr id="1463430592" name="Grafik 1463430592" descr="Ein Bild, das Essen, Brezel, Snack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50892" name="Grafik 34" descr="Ein Bild, das Essen, Brezel, Snack enthält.&#10;&#10;Automatisch generierte Beschreibu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266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p w14:paraId="16ED4809" w14:textId="0ED0B094" w:rsidR="00382053" w:rsidRPr="00F46ACC" w:rsidRDefault="00C914B4" w:rsidP="00EB65F4">
      <w:pPr>
        <w:pStyle w:val="Listenabsatz"/>
        <w:numPr>
          <w:ilvl w:val="0"/>
          <w:numId w:val="1"/>
        </w:numPr>
        <w:spacing w:line="360" w:lineRule="auto"/>
        <w:ind w:left="357" w:hanging="357"/>
      </w:pPr>
      <w:r>
        <w:t xml:space="preserve">Alles zusammen kostet           </w:t>
      </w:r>
      <w:r w:rsidRPr="00622793">
        <w:rPr>
          <w:rFonts w:ascii="Segoe UI Symbol" w:hAnsi="Segoe UI Symbol"/>
        </w:rPr>
        <w:t>☐</w:t>
      </w:r>
      <w:r>
        <w:t xml:space="preserve"> 32 Euro.            </w:t>
      </w:r>
      <w:r w:rsidR="0011787C" w:rsidRPr="0011787C">
        <w:rPr>
          <w:rFonts w:ascii="Segoe UI Symbol" w:hAnsi="Segoe UI Symbol"/>
          <w:color w:val="FF0000"/>
        </w:rPr>
        <w:t>☒</w:t>
      </w:r>
      <w:r>
        <w:t xml:space="preserve"> 23 Euro.</w:t>
      </w:r>
      <w:r w:rsidRPr="000E6BD1">
        <w:rPr>
          <w:noProof/>
        </w:rPr>
        <w:t xml:space="preserve"> </w:t>
      </w:r>
    </w:p>
    <w:sectPr w:rsidR="00382053" w:rsidRPr="00F46ACC" w:rsidSect="00D84235">
      <w:headerReference w:type="default" r:id="rId43"/>
      <w:footerReference w:type="default" r:id="rId44"/>
      <w:pgSz w:w="11900" w:h="16840"/>
      <w:pgMar w:top="1417" w:right="1417" w:bottom="1134" w:left="1417" w:header="708" w:footer="452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Inderst Martina (DOCENTE)" w:date="2023-10-07T09:44:00Z" w:initials="MI">
    <w:p w14:paraId="0FFED60F" w14:textId="7C59793C" w:rsidR="0033489A" w:rsidRDefault="0033489A" w:rsidP="00D90E8E">
      <w:pPr>
        <w:pStyle w:val="Kommentartext"/>
      </w:pPr>
      <w:r>
        <w:rPr>
          <w:rStyle w:val="Kommentarzeichen"/>
        </w:rPr>
        <w:annotationRef/>
      </w:r>
      <w:r w:rsidR="00D90E8E">
        <w:t>-</w:t>
      </w:r>
      <w:r>
        <w:t xml:space="preserve"> kurze mündliche Wiederholung Eckpunkte der Geschichte Schröder: Wo wohn</w:t>
      </w:r>
      <w:r w:rsidR="00D90E8E">
        <w:t>en sie</w:t>
      </w:r>
      <w:r>
        <w:t xml:space="preserve">? </w:t>
      </w:r>
      <w:proofErr w:type="spellStart"/>
      <w:r>
        <w:t>Ecc</w:t>
      </w:r>
      <w:proofErr w:type="spellEnd"/>
    </w:p>
    <w:p w14:paraId="639B68FF" w14:textId="0D434808" w:rsidR="0033489A" w:rsidRDefault="00D90E8E" w:rsidP="00D90E8E">
      <w:pPr>
        <w:pStyle w:val="Kommentartext"/>
      </w:pPr>
      <w:r>
        <w:t>- Bilderlektüre projizieren und im Plenum (L liest Text, S im Chor die Bilder)</w:t>
      </w:r>
    </w:p>
    <w:p w14:paraId="0F7340CE" w14:textId="3CB8AD6B" w:rsidR="00D90E8E" w:rsidRDefault="00D90E8E" w:rsidP="00D90E8E">
      <w:pPr>
        <w:pStyle w:val="Kommentartext"/>
      </w:pPr>
      <w:r>
        <w:t xml:space="preserve">- </w:t>
      </w:r>
      <w:r w:rsidR="00811EFE">
        <w:t xml:space="preserve">in </w:t>
      </w:r>
      <w:r>
        <w:t>PA lesen üben ohne zu schreiben</w:t>
      </w:r>
    </w:p>
    <w:p w14:paraId="6480BA5B" w14:textId="12A6D3F3" w:rsidR="00D90E8E" w:rsidRDefault="00D90E8E" w:rsidP="00D90E8E">
      <w:pPr>
        <w:pStyle w:val="Kommentartext"/>
      </w:pPr>
      <w:r>
        <w:t>- HV Fischmarkt</w:t>
      </w:r>
    </w:p>
    <w:p w14:paraId="5BF97BEB" w14:textId="2A9ECED7" w:rsidR="0033489A" w:rsidRDefault="0033489A">
      <w:pPr>
        <w:pStyle w:val="Kommentartext"/>
      </w:pP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5BF97BEB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0A8D7026" w16cex:dateUtc="2023-10-07T07:44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5BF97BEB" w16cid:durableId="0A8D702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468299" w14:textId="77777777" w:rsidR="008A5C55" w:rsidRDefault="008A5C55" w:rsidP="0028505F">
      <w:r>
        <w:separator/>
      </w:r>
    </w:p>
  </w:endnote>
  <w:endnote w:type="continuationSeparator" w:id="0">
    <w:p w14:paraId="68E4DC69" w14:textId="77777777" w:rsidR="008A5C55" w:rsidRDefault="008A5C55" w:rsidP="002850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PreludeFLF">
    <w:altName w:val="Calibri"/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B8F28E" w14:textId="77777777" w:rsidR="00D61E8F" w:rsidRDefault="00D61E8F" w:rsidP="0028505F">
    <w:pPr>
      <w:pStyle w:val="Fuzeile"/>
    </w:pPr>
    <w:proofErr w:type="spellStart"/>
    <w:r>
      <w:t>scuola</w:t>
    </w:r>
    <w:proofErr w:type="spellEnd"/>
    <w:r>
      <w:t xml:space="preserve"> </w:t>
    </w:r>
    <w:proofErr w:type="spellStart"/>
    <w:r>
      <w:t>media</w:t>
    </w:r>
    <w:proofErr w:type="spellEnd"/>
    <w:r>
      <w:t xml:space="preserve"> </w:t>
    </w:r>
    <w:proofErr w:type="spellStart"/>
    <w:r>
      <w:t>Bedigliora</w:t>
    </w:r>
    <w:proofErr w:type="spellEnd"/>
  </w:p>
  <w:p w14:paraId="413E11CB" w14:textId="77777777" w:rsidR="0028505F" w:rsidRPr="00D84235" w:rsidRDefault="0028505F" w:rsidP="0028505F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5A956E" w14:textId="77777777" w:rsidR="008A5C55" w:rsidRDefault="008A5C55" w:rsidP="0028505F">
      <w:r>
        <w:separator/>
      </w:r>
    </w:p>
  </w:footnote>
  <w:footnote w:type="continuationSeparator" w:id="0">
    <w:p w14:paraId="6F2C75A6" w14:textId="77777777" w:rsidR="008A5C55" w:rsidRDefault="008A5C55" w:rsidP="002850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B11617" w14:textId="5B953A62" w:rsidR="00D61E8F" w:rsidRPr="0028505F" w:rsidRDefault="00D61E8F" w:rsidP="0028505F">
    <w:pPr>
      <w:pStyle w:val="Kopfzeile"/>
      <w:rPr>
        <w:lang w:val="de-CH"/>
      </w:rPr>
    </w:pPr>
    <w:proofErr w:type="spellStart"/>
    <w:r w:rsidRPr="0028505F">
      <w:rPr>
        <w:lang w:val="de-CH"/>
      </w:rPr>
      <w:t>geni@l</w:t>
    </w:r>
    <w:proofErr w:type="spellEnd"/>
    <w:r w:rsidRPr="0028505F">
      <w:rPr>
        <w:lang w:val="de-CH"/>
      </w:rPr>
      <w:t xml:space="preserve"> klick </w:t>
    </w:r>
    <w:proofErr w:type="gramStart"/>
    <w:r w:rsidRPr="0028505F">
      <w:rPr>
        <w:lang w:val="de-CH"/>
      </w:rPr>
      <w:t>A1</w:t>
    </w:r>
    <w:proofErr w:type="gramEnd"/>
    <w:r w:rsidRPr="0028505F">
      <w:rPr>
        <w:lang w:val="de-CH"/>
      </w:rPr>
      <w:t xml:space="preserve"> Kapitel 1</w:t>
    </w:r>
    <w:r w:rsidR="00EB65F4">
      <w:rPr>
        <w:lang w:val="de-CH"/>
      </w:rPr>
      <w:t>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B865342"/>
    <w:multiLevelType w:val="hybridMultilevel"/>
    <w:tmpl w:val="F67801DE"/>
    <w:lvl w:ilvl="0" w:tplc="FB3AA942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43C00F9"/>
    <w:multiLevelType w:val="hybridMultilevel"/>
    <w:tmpl w:val="92486F00"/>
    <w:lvl w:ilvl="0" w:tplc="D7205DB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48210857">
    <w:abstractNumId w:val="1"/>
  </w:num>
  <w:num w:numId="2" w16cid:durableId="1608267662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Inderst Martina (DOCENTE)">
    <w15:presenceInfo w15:providerId="AD" w15:userId="S::hct356@edu.ti.ch::6404bad3-9f79-4551-8648-38f5ee33f97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7"/>
  <w:proofState w:spelling="clean" w:grammar="clean"/>
  <w:attachedTemplate r:id="rId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65F4"/>
    <w:rsid w:val="000E6BD1"/>
    <w:rsid w:val="0011787C"/>
    <w:rsid w:val="001416D8"/>
    <w:rsid w:val="001806B7"/>
    <w:rsid w:val="001E7CC7"/>
    <w:rsid w:val="0028505F"/>
    <w:rsid w:val="002B15DA"/>
    <w:rsid w:val="0031266A"/>
    <w:rsid w:val="0033489A"/>
    <w:rsid w:val="0034388A"/>
    <w:rsid w:val="00382053"/>
    <w:rsid w:val="00436B90"/>
    <w:rsid w:val="00451ACA"/>
    <w:rsid w:val="004C0942"/>
    <w:rsid w:val="004C12BF"/>
    <w:rsid w:val="0052653B"/>
    <w:rsid w:val="00565507"/>
    <w:rsid w:val="00622793"/>
    <w:rsid w:val="006978EF"/>
    <w:rsid w:val="006B210E"/>
    <w:rsid w:val="00715C06"/>
    <w:rsid w:val="00811EFE"/>
    <w:rsid w:val="008A5C55"/>
    <w:rsid w:val="009153EA"/>
    <w:rsid w:val="0091791E"/>
    <w:rsid w:val="00930F1F"/>
    <w:rsid w:val="00973529"/>
    <w:rsid w:val="00A0189B"/>
    <w:rsid w:val="00A359FE"/>
    <w:rsid w:val="00AD5CF3"/>
    <w:rsid w:val="00C82764"/>
    <w:rsid w:val="00C914B4"/>
    <w:rsid w:val="00D61E8F"/>
    <w:rsid w:val="00D84235"/>
    <w:rsid w:val="00D90E8E"/>
    <w:rsid w:val="00E24470"/>
    <w:rsid w:val="00EB65F4"/>
    <w:rsid w:val="00F36D0A"/>
    <w:rsid w:val="00F46ACC"/>
    <w:rsid w:val="00F46E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  <w14:docId w14:val="6A1C000C"/>
  <w14:defaultImageDpi w14:val="300"/>
  <w15:docId w15:val="{F734CD84-4320-7C46-BB03-D09DF1C57D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8505F"/>
    <w:pPr>
      <w:spacing w:line="276" w:lineRule="auto"/>
    </w:pPr>
    <w:rPr>
      <w:rFonts w:asciiTheme="majorHAnsi" w:hAnsiTheme="majorHAnsi"/>
      <w:sz w:val="28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F46ACC"/>
    <w:pPr>
      <w:keepNext/>
      <w:keepLines/>
      <w:spacing w:before="480"/>
      <w:outlineLvl w:val="0"/>
    </w:pPr>
    <w:rPr>
      <w:rFonts w:eastAsiaTheme="majorEastAsia" w:cstheme="majorBidi"/>
      <w:b/>
      <w:bCs/>
      <w:color w:val="345A8A" w:themeColor="accent1" w:themeShade="B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Handschrift">
    <w:name w:val="Handschrift"/>
    <w:basedOn w:val="Standard"/>
    <w:qFormat/>
    <w:rsid w:val="00E24470"/>
    <w:pPr>
      <w:spacing w:line="312" w:lineRule="auto"/>
    </w:pPr>
    <w:rPr>
      <w:rFonts w:ascii="PreludeFLF" w:hAnsi="PreludeFLF"/>
      <w:sz w:val="52"/>
      <w:szCs w:val="52"/>
    </w:rPr>
  </w:style>
  <w:style w:type="paragraph" w:customStyle="1" w:styleId="TitelArbeitsblatt">
    <w:name w:val="Titel Arbeitsblatt"/>
    <w:basedOn w:val="Titel"/>
    <w:next w:val="Handschrift"/>
    <w:qFormat/>
    <w:rsid w:val="0028505F"/>
    <w:rPr>
      <w:b/>
      <w:sz w:val="40"/>
    </w:rPr>
  </w:style>
  <w:style w:type="paragraph" w:styleId="Titel">
    <w:name w:val="Title"/>
    <w:basedOn w:val="Standard"/>
    <w:next w:val="Standard"/>
    <w:link w:val="TitelZchn"/>
    <w:uiPriority w:val="10"/>
    <w:qFormat/>
    <w:rsid w:val="00E24470"/>
    <w:pPr>
      <w:pBdr>
        <w:bottom w:val="single" w:sz="8" w:space="4" w:color="4F81BD" w:themeColor="accent1"/>
      </w:pBdr>
      <w:spacing w:after="300"/>
      <w:contextualSpacing/>
    </w:pPr>
    <w:rPr>
      <w:rFonts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E2447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Kopfzeile">
    <w:name w:val="header"/>
    <w:basedOn w:val="Standard"/>
    <w:link w:val="KopfzeileZchn"/>
    <w:uiPriority w:val="99"/>
    <w:unhideWhenUsed/>
    <w:rsid w:val="0028505F"/>
    <w:pPr>
      <w:tabs>
        <w:tab w:val="center" w:pos="4536"/>
        <w:tab w:val="right" w:pos="9072"/>
      </w:tabs>
      <w:jc w:val="center"/>
    </w:pPr>
    <w:rPr>
      <w:sz w:val="22"/>
    </w:rPr>
  </w:style>
  <w:style w:type="character" w:customStyle="1" w:styleId="KopfzeileZchn">
    <w:name w:val="Kopfzeile Zchn"/>
    <w:basedOn w:val="Absatz-Standardschriftart"/>
    <w:link w:val="Kopfzeile"/>
    <w:uiPriority w:val="99"/>
    <w:rsid w:val="0028505F"/>
    <w:rPr>
      <w:rFonts w:asciiTheme="majorHAnsi" w:hAnsiTheme="majorHAnsi"/>
      <w:sz w:val="22"/>
    </w:rPr>
  </w:style>
  <w:style w:type="paragraph" w:styleId="Fuzeile">
    <w:name w:val="footer"/>
    <w:basedOn w:val="Standard"/>
    <w:link w:val="FuzeileZchn"/>
    <w:uiPriority w:val="99"/>
    <w:unhideWhenUsed/>
    <w:rsid w:val="0028505F"/>
    <w:pPr>
      <w:tabs>
        <w:tab w:val="center" w:pos="4536"/>
        <w:tab w:val="right" w:pos="9072"/>
      </w:tabs>
      <w:jc w:val="center"/>
    </w:pPr>
    <w:rPr>
      <w:sz w:val="22"/>
    </w:rPr>
  </w:style>
  <w:style w:type="character" w:customStyle="1" w:styleId="FuzeileZchn">
    <w:name w:val="Fußzeile Zchn"/>
    <w:basedOn w:val="Absatz-Standardschriftart"/>
    <w:link w:val="Fuzeile"/>
    <w:uiPriority w:val="99"/>
    <w:rsid w:val="0028505F"/>
    <w:rPr>
      <w:rFonts w:asciiTheme="majorHAnsi" w:hAnsiTheme="majorHAnsi"/>
      <w:sz w:val="22"/>
    </w:rPr>
  </w:style>
  <w:style w:type="paragraph" w:styleId="Listenabsatz">
    <w:name w:val="List Paragraph"/>
    <w:basedOn w:val="Standard"/>
    <w:uiPriority w:val="34"/>
    <w:qFormat/>
    <w:rsid w:val="002B15DA"/>
    <w:pPr>
      <w:ind w:left="720"/>
      <w:contextualSpacing/>
    </w:pPr>
  </w:style>
  <w:style w:type="paragraph" w:customStyle="1" w:styleId="Schlerschreiben">
    <w:name w:val="Schüler schreiben"/>
    <w:basedOn w:val="Standard"/>
    <w:qFormat/>
    <w:rsid w:val="0028505F"/>
    <w:pPr>
      <w:spacing w:line="312" w:lineRule="auto"/>
    </w:pPr>
    <w:rPr>
      <w:i/>
      <w:sz w:val="32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F46ACC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33489A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33489A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33489A"/>
    <w:rPr>
      <w:rFonts w:asciiTheme="majorHAnsi" w:hAnsiTheme="majorHAnsi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3489A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3489A"/>
    <w:rPr>
      <w:rFonts w:asciiTheme="majorHAnsi" w:hAnsiTheme="majorHAnsi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jpg"/><Relationship Id="rId21" Type="http://schemas.openxmlformats.org/officeDocument/2006/relationships/image" Target="media/image11.png"/><Relationship Id="rId34" Type="http://schemas.openxmlformats.org/officeDocument/2006/relationships/image" Target="media/image24.jpg"/><Relationship Id="rId42" Type="http://schemas.openxmlformats.org/officeDocument/2006/relationships/image" Target="media/image32.jpg"/><Relationship Id="rId47" Type="http://schemas.openxmlformats.org/officeDocument/2006/relationships/theme" Target="theme/theme1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6" Type="http://schemas.openxmlformats.org/officeDocument/2006/relationships/image" Target="media/image6.jpg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18/08/relationships/commentsExtensible" Target="commentsExtensible.xm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5.jpg"/><Relationship Id="rId23" Type="http://schemas.openxmlformats.org/officeDocument/2006/relationships/image" Target="media/image13.JPG"/><Relationship Id="rId28" Type="http://schemas.openxmlformats.org/officeDocument/2006/relationships/image" Target="media/image18.jpg"/><Relationship Id="rId36" Type="http://schemas.openxmlformats.org/officeDocument/2006/relationships/image" Target="media/image26.jpg"/><Relationship Id="rId10" Type="http://schemas.microsoft.com/office/2016/09/relationships/commentsIds" Target="commentsIds.xml"/><Relationship Id="rId19" Type="http://schemas.openxmlformats.org/officeDocument/2006/relationships/image" Target="media/image9.jpg"/><Relationship Id="rId31" Type="http://schemas.openxmlformats.org/officeDocument/2006/relationships/image" Target="media/image21.jpg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microsoft.com/office/2011/relationships/commentsExtended" Target="commentsExtended.xml"/><Relationship Id="rId14" Type="http://schemas.openxmlformats.org/officeDocument/2006/relationships/image" Target="media/image4.jpg"/><Relationship Id="rId22" Type="http://schemas.openxmlformats.org/officeDocument/2006/relationships/image" Target="media/image12.jpg"/><Relationship Id="rId27" Type="http://schemas.openxmlformats.org/officeDocument/2006/relationships/image" Target="media/image17.jp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header" Target="header1.xml"/><Relationship Id="rId8" Type="http://schemas.openxmlformats.org/officeDocument/2006/relationships/comments" Target="comments.xml"/><Relationship Id="rId3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jpg"/><Relationship Id="rId38" Type="http://schemas.openxmlformats.org/officeDocument/2006/relationships/image" Target="media/image28.jpg"/><Relationship Id="rId46" Type="http://schemas.microsoft.com/office/2011/relationships/people" Target="people.xml"/><Relationship Id="rId20" Type="http://schemas.openxmlformats.org/officeDocument/2006/relationships/image" Target="media/image10.jpg"/><Relationship Id="rId41" Type="http://schemas.openxmlformats.org/officeDocument/2006/relationships/image" Target="media/image3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martinainderst/Dropbox/pf_mi/Vorlagen/Vorlage%20genial%20klick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Vorlage genial klick.dotx</Template>
  <TotalTime>0</TotalTime>
  <Pages>2</Pages>
  <Words>265</Words>
  <Characters>1670</Characters>
  <Application>Microsoft Office Word</Application>
  <DocSecurity>0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Inderst Martina (DOCENTE)</cp:lastModifiedBy>
  <cp:revision>4</cp:revision>
  <cp:lastPrinted>2023-10-05T23:38:00Z</cp:lastPrinted>
  <dcterms:created xsi:type="dcterms:W3CDTF">2023-10-05T21:35:00Z</dcterms:created>
  <dcterms:modified xsi:type="dcterms:W3CDTF">2023-10-07T08:02:00Z</dcterms:modified>
</cp:coreProperties>
</file>